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02DE4F" w14:textId="650C41CA" w:rsidR="00A05762" w:rsidRPr="0096341C" w:rsidRDefault="00AB31C5" w:rsidP="00AB31C5">
      <w:pPr>
        <w:ind w:left="6237"/>
        <w:rPr>
          <w:sz w:val="24"/>
          <w:szCs w:val="24"/>
        </w:rPr>
      </w:pPr>
      <w:r>
        <w:rPr>
          <w:snapToGrid w:val="0"/>
          <w:sz w:val="24"/>
          <w:szCs w:val="24"/>
        </w:rPr>
        <w:t xml:space="preserve"> </w:t>
      </w:r>
    </w:p>
    <w:p w14:paraId="0B02DE50" w14:textId="607B37D7" w:rsidR="00E4058F" w:rsidRPr="0096341C" w:rsidRDefault="00E4058F" w:rsidP="00E4058F">
      <w:pPr>
        <w:jc w:val="center"/>
        <w:rPr>
          <w:sz w:val="24"/>
          <w:szCs w:val="24"/>
        </w:rPr>
      </w:pPr>
      <w:r w:rsidRPr="0096341C">
        <w:rPr>
          <w:sz w:val="24"/>
          <w:szCs w:val="24"/>
        </w:rPr>
        <w:t>ДОГОВОР ПОДРЯДА №______</w:t>
      </w:r>
    </w:p>
    <w:p w14:paraId="0B02DE51" w14:textId="77777777" w:rsidR="00E4058F" w:rsidRPr="0096341C" w:rsidRDefault="00E4058F" w:rsidP="00E4058F">
      <w:pPr>
        <w:jc w:val="center"/>
        <w:rPr>
          <w:sz w:val="24"/>
          <w:szCs w:val="24"/>
        </w:rPr>
      </w:pPr>
      <w:r w:rsidRPr="0096341C">
        <w:rPr>
          <w:sz w:val="24"/>
          <w:szCs w:val="24"/>
        </w:rPr>
        <w:t>(на выполнение строительно-монтажных работ)</w:t>
      </w:r>
    </w:p>
    <w:p w14:paraId="0B02DE52" w14:textId="77777777" w:rsidR="00E4058F" w:rsidRPr="0096341C" w:rsidRDefault="00E4058F" w:rsidP="00E4058F">
      <w:pPr>
        <w:ind w:left="320" w:right="400"/>
        <w:jc w:val="center"/>
        <w:rPr>
          <w:sz w:val="24"/>
          <w:szCs w:val="24"/>
        </w:rPr>
      </w:pPr>
    </w:p>
    <w:p w14:paraId="0B02DE53" w14:textId="573E9FB9" w:rsidR="00E4058F" w:rsidRPr="0096341C" w:rsidRDefault="00E4058F" w:rsidP="00E4058F">
      <w:pPr>
        <w:tabs>
          <w:tab w:val="right" w:pos="9071"/>
        </w:tabs>
        <w:rPr>
          <w:sz w:val="24"/>
          <w:szCs w:val="24"/>
        </w:rPr>
      </w:pPr>
      <w:r w:rsidRPr="0096341C">
        <w:rPr>
          <w:i/>
          <w:sz w:val="24"/>
          <w:szCs w:val="24"/>
        </w:rPr>
        <w:t xml:space="preserve">г. </w:t>
      </w:r>
      <w:r w:rsidR="00AB31C5">
        <w:rPr>
          <w:i/>
          <w:sz w:val="24"/>
          <w:szCs w:val="24"/>
        </w:rPr>
        <w:t>Петрозаводск</w:t>
      </w:r>
      <w:r w:rsidRPr="0096341C">
        <w:rPr>
          <w:noProof/>
          <w:sz w:val="24"/>
          <w:szCs w:val="24"/>
        </w:rPr>
        <w:tab/>
        <w:t>«___»________ 20___</w:t>
      </w:r>
      <w:r w:rsidRPr="0096341C">
        <w:rPr>
          <w:sz w:val="24"/>
          <w:szCs w:val="24"/>
        </w:rPr>
        <w:t xml:space="preserve"> г.</w:t>
      </w:r>
    </w:p>
    <w:p w14:paraId="0B02DE54" w14:textId="77777777" w:rsidR="00E4058F" w:rsidRPr="0096341C" w:rsidRDefault="00E4058F" w:rsidP="00E4058F">
      <w:pPr>
        <w:rPr>
          <w:sz w:val="24"/>
          <w:szCs w:val="24"/>
        </w:rPr>
      </w:pPr>
    </w:p>
    <w:p w14:paraId="6A18D422" w14:textId="620C11FC" w:rsidR="00AB31C5" w:rsidRDefault="00E4058F" w:rsidP="00E4058F">
      <w:pPr>
        <w:ind w:firstLine="720"/>
        <w:jc w:val="both"/>
        <w:rPr>
          <w:sz w:val="24"/>
          <w:szCs w:val="24"/>
        </w:rPr>
      </w:pPr>
      <w:r w:rsidRPr="0096341C">
        <w:rPr>
          <w:sz w:val="24"/>
          <w:szCs w:val="24"/>
        </w:rPr>
        <w:t xml:space="preserve">ОАО «ТГК-1», именуемое в дальнейшем  «Заказчик», в лице </w:t>
      </w:r>
      <w:r w:rsidR="00AB31C5">
        <w:rPr>
          <w:sz w:val="24"/>
          <w:szCs w:val="24"/>
        </w:rPr>
        <w:t xml:space="preserve">заместителя генерального директора-директора филиала «Карельский» ОАО «ТГК-1» </w:t>
      </w:r>
      <w:r w:rsidR="00E4057B">
        <w:rPr>
          <w:sz w:val="24"/>
          <w:szCs w:val="24"/>
        </w:rPr>
        <w:t xml:space="preserve">Белова </w:t>
      </w:r>
      <w:r w:rsidR="00AB31C5">
        <w:rPr>
          <w:sz w:val="24"/>
          <w:szCs w:val="24"/>
        </w:rPr>
        <w:t>В.В.</w:t>
      </w:r>
      <w:r w:rsidRPr="0096341C">
        <w:rPr>
          <w:sz w:val="24"/>
          <w:szCs w:val="24"/>
        </w:rPr>
        <w:t xml:space="preserve">, действующего на основании </w:t>
      </w:r>
      <w:r w:rsidR="00AB31C5">
        <w:rPr>
          <w:sz w:val="24"/>
          <w:szCs w:val="24"/>
        </w:rPr>
        <w:t>доверенности №</w:t>
      </w:r>
      <w:r w:rsidR="00E657FE">
        <w:rPr>
          <w:sz w:val="24"/>
          <w:szCs w:val="24"/>
        </w:rPr>
        <w:t xml:space="preserve"> </w:t>
      </w:r>
      <w:r w:rsidR="00AB31C5">
        <w:rPr>
          <w:sz w:val="24"/>
          <w:szCs w:val="24"/>
        </w:rPr>
        <w:t>239-2016 от 01.01.2016г.</w:t>
      </w:r>
      <w:r w:rsidRPr="0096341C">
        <w:rPr>
          <w:sz w:val="24"/>
          <w:szCs w:val="24"/>
        </w:rPr>
        <w:t xml:space="preserve">, с одной стороны, </w:t>
      </w:r>
    </w:p>
    <w:p w14:paraId="0B02DE55" w14:textId="558F0EB1" w:rsidR="00E4058F" w:rsidRPr="0096341C" w:rsidRDefault="00E4058F" w:rsidP="00E4058F">
      <w:pPr>
        <w:ind w:firstLine="720"/>
        <w:jc w:val="both"/>
        <w:rPr>
          <w:sz w:val="24"/>
          <w:szCs w:val="24"/>
        </w:rPr>
      </w:pPr>
      <w:r w:rsidRPr="0096341C">
        <w:rPr>
          <w:sz w:val="24"/>
          <w:szCs w:val="24"/>
        </w:rPr>
        <w:t>и ______________________________, именуемое в дальнейшем  «Подрядчик», в лице ________, действующего на основании ______________, с другой стороны (далее – Стороны), заключили настоящий Договор о нижеследующем:</w:t>
      </w:r>
    </w:p>
    <w:p w14:paraId="0B02DE56" w14:textId="77777777" w:rsidR="00E4058F" w:rsidRPr="0096341C" w:rsidRDefault="00E4058F" w:rsidP="00E4058F">
      <w:pPr>
        <w:rPr>
          <w:sz w:val="24"/>
          <w:szCs w:val="24"/>
        </w:rPr>
      </w:pPr>
    </w:p>
    <w:p w14:paraId="0B02DE57" w14:textId="77777777" w:rsidR="00E4058F" w:rsidRPr="0096341C" w:rsidRDefault="00E4058F" w:rsidP="00E4058F">
      <w:pPr>
        <w:pStyle w:val="1"/>
        <w:spacing w:line="240" w:lineRule="auto"/>
        <w:rPr>
          <w:szCs w:val="24"/>
        </w:rPr>
      </w:pPr>
      <w:r w:rsidRPr="0096341C">
        <w:rPr>
          <w:b w:val="0"/>
          <w:szCs w:val="24"/>
        </w:rPr>
        <w:t>ТЕРМИНЫ И ОПРЕДЕЛЕНИЯ</w:t>
      </w:r>
    </w:p>
    <w:p w14:paraId="0B02DE58" w14:textId="77777777" w:rsidR="00E4058F" w:rsidRPr="0096341C" w:rsidRDefault="00E4058F" w:rsidP="00E4058F">
      <w:pPr>
        <w:jc w:val="both"/>
        <w:rPr>
          <w:sz w:val="24"/>
          <w:szCs w:val="24"/>
        </w:rPr>
      </w:pPr>
      <w:r w:rsidRPr="0096341C">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96341C">
        <w:rPr>
          <w:rStyle w:val="af"/>
          <w:b w:val="0"/>
          <w:bCs/>
          <w:sz w:val="24"/>
          <w:szCs w:val="24"/>
        </w:rPr>
        <w:t xml:space="preserve"> </w:t>
      </w:r>
    </w:p>
    <w:p w14:paraId="0B02DE59" w14:textId="77777777" w:rsidR="00E4058F" w:rsidRPr="0096341C" w:rsidRDefault="00E4058F" w:rsidP="00E4058F">
      <w:pPr>
        <w:spacing w:before="120"/>
        <w:jc w:val="both"/>
        <w:rPr>
          <w:sz w:val="24"/>
          <w:szCs w:val="24"/>
        </w:rPr>
      </w:pPr>
      <w:r w:rsidRPr="0096341C">
        <w:rPr>
          <w:sz w:val="24"/>
          <w:szCs w:val="24"/>
        </w:rPr>
        <w:t>Работы – все работы (весь объем работ), подлежащие выполнению Подрядчиком в соответствии с условиями настоящего Договора.</w:t>
      </w:r>
    </w:p>
    <w:p w14:paraId="0B02DE5A" w14:textId="77777777" w:rsidR="00E4058F" w:rsidRPr="0096341C" w:rsidRDefault="00E4058F" w:rsidP="00E4058F">
      <w:pPr>
        <w:spacing w:before="120"/>
        <w:jc w:val="both"/>
        <w:rPr>
          <w:sz w:val="24"/>
          <w:szCs w:val="24"/>
        </w:rPr>
      </w:pPr>
      <w:r w:rsidRPr="0096341C">
        <w:rPr>
          <w:sz w:val="24"/>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14:paraId="0B02DE5B" w14:textId="77777777" w:rsidR="00E4058F" w:rsidRPr="0096341C" w:rsidRDefault="00E4058F" w:rsidP="00E4058F">
      <w:pPr>
        <w:spacing w:before="120"/>
        <w:jc w:val="both"/>
        <w:rPr>
          <w:sz w:val="24"/>
          <w:szCs w:val="24"/>
        </w:rPr>
      </w:pPr>
      <w:r w:rsidRPr="0096341C">
        <w:rPr>
          <w:sz w:val="24"/>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0B02DE5C" w14:textId="77777777" w:rsidR="00E4058F" w:rsidRPr="0096341C" w:rsidRDefault="00E4058F" w:rsidP="00E4058F">
      <w:pPr>
        <w:spacing w:before="120"/>
        <w:jc w:val="both"/>
        <w:rPr>
          <w:i/>
          <w:sz w:val="24"/>
          <w:szCs w:val="24"/>
        </w:rPr>
      </w:pPr>
      <w:r w:rsidRPr="0096341C">
        <w:rPr>
          <w:i/>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14:paraId="0B02DE5D" w14:textId="29D8F2BD" w:rsidR="00E4058F" w:rsidRPr="0096341C" w:rsidRDefault="00E4058F" w:rsidP="00E4058F">
      <w:pPr>
        <w:spacing w:before="120"/>
        <w:jc w:val="both"/>
        <w:rPr>
          <w:i/>
          <w:sz w:val="24"/>
          <w:szCs w:val="24"/>
        </w:rPr>
      </w:pPr>
      <w:r w:rsidRPr="0096341C">
        <w:rPr>
          <w:i/>
          <w:sz w:val="24"/>
          <w:szCs w:val="24"/>
        </w:rPr>
        <w:t xml:space="preserve">Объект – </w:t>
      </w:r>
      <w:r w:rsidR="00AB31C5">
        <w:rPr>
          <w:i/>
          <w:sz w:val="24"/>
          <w:szCs w:val="24"/>
        </w:rPr>
        <w:t>Выгостровская ГЭС Каскада Выгс</w:t>
      </w:r>
      <w:r w:rsidR="007C0AC5">
        <w:rPr>
          <w:i/>
          <w:sz w:val="24"/>
          <w:szCs w:val="24"/>
        </w:rPr>
        <w:t>ких ГЭС филиала «Карельский» ОАО</w:t>
      </w:r>
      <w:r w:rsidR="00AB31C5">
        <w:rPr>
          <w:i/>
          <w:sz w:val="24"/>
          <w:szCs w:val="24"/>
        </w:rPr>
        <w:t xml:space="preserve"> «ТГК-1»</w:t>
      </w:r>
      <w:r w:rsidRPr="0096341C">
        <w:rPr>
          <w:i/>
          <w:sz w:val="24"/>
          <w:szCs w:val="24"/>
        </w:rPr>
        <w:t>.</w:t>
      </w:r>
    </w:p>
    <w:p w14:paraId="0B02DE5E" w14:textId="77777777" w:rsidR="00E4058F" w:rsidRPr="0096341C" w:rsidRDefault="00E4058F" w:rsidP="00E4058F">
      <w:pPr>
        <w:spacing w:before="120"/>
        <w:jc w:val="both"/>
        <w:rPr>
          <w:sz w:val="24"/>
          <w:szCs w:val="24"/>
        </w:rPr>
      </w:pPr>
      <w:r w:rsidRPr="0096341C">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0B02DE60" w14:textId="18976331" w:rsidR="00E4058F" w:rsidRPr="0096341C" w:rsidRDefault="00AB31C5" w:rsidP="00E4058F">
      <w:pPr>
        <w:spacing w:before="120"/>
        <w:jc w:val="both"/>
        <w:rPr>
          <w:sz w:val="24"/>
          <w:szCs w:val="24"/>
        </w:rPr>
      </w:pPr>
      <w:r>
        <w:rPr>
          <w:i/>
          <w:sz w:val="24"/>
          <w:szCs w:val="24"/>
        </w:rPr>
        <w:t xml:space="preserve"> </w:t>
      </w:r>
      <w:r w:rsidR="00E4058F" w:rsidRPr="0096341C">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0B02DE61" w14:textId="77777777" w:rsidR="00E4058F" w:rsidRPr="0096341C" w:rsidRDefault="00E4058F" w:rsidP="00E4058F">
      <w:pPr>
        <w:spacing w:before="120"/>
        <w:jc w:val="both"/>
        <w:rPr>
          <w:sz w:val="24"/>
          <w:szCs w:val="24"/>
        </w:rPr>
      </w:pPr>
      <w:r w:rsidRPr="0096341C">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0B02DE62" w14:textId="0B54901F" w:rsidR="00E4058F" w:rsidRPr="0096341C" w:rsidRDefault="00E4058F" w:rsidP="00E4058F">
      <w:pPr>
        <w:spacing w:before="120"/>
        <w:jc w:val="both"/>
        <w:rPr>
          <w:i/>
          <w:sz w:val="24"/>
          <w:szCs w:val="24"/>
        </w:rPr>
      </w:pPr>
      <w:r w:rsidRPr="0096341C">
        <w:rPr>
          <w:bCs/>
          <w:i/>
          <w:sz w:val="24"/>
          <w:szCs w:val="24"/>
        </w:rPr>
        <w:t>Ценник</w:t>
      </w:r>
      <w:r w:rsidRPr="0096341C">
        <w:rPr>
          <w:i/>
          <w:sz w:val="24"/>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14:paraId="0B02DE63" w14:textId="77777777" w:rsidR="00E4058F" w:rsidRPr="0096341C" w:rsidRDefault="00E4058F" w:rsidP="00E4058F">
      <w:pPr>
        <w:pStyle w:val="a9"/>
        <w:spacing w:before="120" w:line="240" w:lineRule="auto"/>
        <w:rPr>
          <w:i/>
          <w:szCs w:val="24"/>
        </w:rPr>
      </w:pPr>
      <w:r w:rsidRPr="0096341C">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14:paraId="0B02DE64" w14:textId="77777777" w:rsidR="00E4058F" w:rsidRPr="0096341C" w:rsidRDefault="00E4058F" w:rsidP="00E4058F">
      <w:pPr>
        <w:pStyle w:val="a9"/>
        <w:spacing w:before="120" w:line="240" w:lineRule="auto"/>
        <w:rPr>
          <w:i/>
          <w:szCs w:val="24"/>
        </w:rPr>
      </w:pPr>
      <w:r w:rsidRPr="0096341C">
        <w:rPr>
          <w:i/>
          <w:szCs w:val="24"/>
        </w:rPr>
        <w:t>Качество выполненных ремонтных работ – характеристика организационно-технической деятельности Подрядчика (п. 2.9.31 СО 34.04.181-2003).</w:t>
      </w:r>
    </w:p>
    <w:p w14:paraId="0B02DE65" w14:textId="77777777" w:rsidR="00E4058F" w:rsidRPr="0096341C" w:rsidRDefault="00E4058F" w:rsidP="00E4058F">
      <w:pPr>
        <w:pStyle w:val="a9"/>
        <w:spacing w:before="120" w:line="240" w:lineRule="auto"/>
        <w:rPr>
          <w:i/>
          <w:szCs w:val="24"/>
        </w:rPr>
      </w:pPr>
      <w:r w:rsidRPr="0096341C">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14:paraId="0B02DE66" w14:textId="77777777" w:rsidR="00E4058F" w:rsidRPr="0096341C" w:rsidRDefault="00E4058F" w:rsidP="00E4058F">
      <w:pPr>
        <w:pStyle w:val="a9"/>
        <w:spacing w:before="120" w:line="240" w:lineRule="auto"/>
        <w:rPr>
          <w:i/>
          <w:szCs w:val="24"/>
        </w:rPr>
      </w:pPr>
      <w:r w:rsidRPr="0096341C">
        <w:rPr>
          <w:i/>
          <w:szCs w:val="24"/>
        </w:rPr>
        <w:lastRenderedPageBreak/>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0B02DE67" w14:textId="77777777" w:rsidR="00E4058F" w:rsidRPr="0096341C" w:rsidRDefault="00E4058F" w:rsidP="00E4058F">
      <w:pPr>
        <w:pStyle w:val="a9"/>
        <w:spacing w:before="120" w:line="240" w:lineRule="auto"/>
        <w:rPr>
          <w:i/>
          <w:szCs w:val="24"/>
        </w:rPr>
      </w:pPr>
      <w:r w:rsidRPr="0096341C">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14:paraId="0B02DE68" w14:textId="77777777" w:rsidR="00E4058F" w:rsidRPr="0096341C" w:rsidRDefault="00E4058F" w:rsidP="00E4058F">
      <w:pPr>
        <w:pStyle w:val="a9"/>
        <w:spacing w:before="120" w:line="240" w:lineRule="auto"/>
        <w:rPr>
          <w:szCs w:val="24"/>
          <w:lang w:val="ru-RU"/>
        </w:rPr>
      </w:pPr>
      <w:r w:rsidRPr="0096341C">
        <w:rPr>
          <w:szCs w:val="24"/>
        </w:rPr>
        <w:t xml:space="preserve">Сметная документация (Смета/Сметы) - </w:t>
      </w:r>
      <w:r w:rsidRPr="0096341C">
        <w:rPr>
          <w:i/>
          <w:szCs w:val="24"/>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0B02DE69" w14:textId="77777777" w:rsidR="00E4058F" w:rsidRPr="0096341C" w:rsidRDefault="00E4058F" w:rsidP="00E4058F">
      <w:pPr>
        <w:jc w:val="both"/>
        <w:rPr>
          <w:sz w:val="24"/>
          <w:szCs w:val="24"/>
        </w:rPr>
      </w:pPr>
    </w:p>
    <w:p w14:paraId="0B02DE6A" w14:textId="77777777" w:rsidR="00E4058F" w:rsidRPr="0096341C" w:rsidRDefault="00E4058F" w:rsidP="00E4058F">
      <w:pPr>
        <w:jc w:val="both"/>
        <w:rPr>
          <w:sz w:val="24"/>
          <w:szCs w:val="24"/>
        </w:rPr>
      </w:pPr>
      <w:r w:rsidRPr="0096341C">
        <w:rPr>
          <w:sz w:val="24"/>
          <w:szCs w:val="24"/>
        </w:rPr>
        <w:t>Сторона - Заказчик или Подрядчик.</w:t>
      </w:r>
    </w:p>
    <w:p w14:paraId="0B02DE6B" w14:textId="77777777" w:rsidR="00E4058F" w:rsidRPr="0096341C" w:rsidRDefault="00E4058F" w:rsidP="00E4058F">
      <w:pPr>
        <w:jc w:val="both"/>
        <w:rPr>
          <w:sz w:val="24"/>
          <w:szCs w:val="24"/>
        </w:rPr>
      </w:pPr>
    </w:p>
    <w:p w14:paraId="0B02DE6C" w14:textId="77777777" w:rsidR="00E4058F" w:rsidRPr="0096341C" w:rsidRDefault="00E4058F" w:rsidP="00E4058F">
      <w:pPr>
        <w:jc w:val="both"/>
        <w:rPr>
          <w:sz w:val="24"/>
          <w:szCs w:val="24"/>
        </w:rPr>
      </w:pPr>
      <w:r w:rsidRPr="0096341C">
        <w:rPr>
          <w:sz w:val="24"/>
          <w:szCs w:val="24"/>
        </w:rPr>
        <w:t>Стороны - совместно Заказчик и Подрядчик.</w:t>
      </w:r>
    </w:p>
    <w:p w14:paraId="0B02DE6D" w14:textId="77777777" w:rsidR="00E4058F" w:rsidRPr="0096341C" w:rsidRDefault="00E4058F" w:rsidP="00E4058F">
      <w:pPr>
        <w:jc w:val="both"/>
        <w:rPr>
          <w:sz w:val="24"/>
          <w:szCs w:val="24"/>
        </w:rPr>
      </w:pPr>
    </w:p>
    <w:p w14:paraId="0B02DE6E" w14:textId="77777777" w:rsidR="00E4058F" w:rsidRPr="0096341C" w:rsidRDefault="00E4058F" w:rsidP="00E4058F">
      <w:pPr>
        <w:jc w:val="both"/>
        <w:rPr>
          <w:i/>
          <w:sz w:val="24"/>
          <w:szCs w:val="24"/>
        </w:rPr>
      </w:pPr>
      <w:r w:rsidRPr="0096341C">
        <w:rPr>
          <w:i/>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0B02DE6F" w14:textId="77777777" w:rsidR="00E4058F" w:rsidRPr="0096341C" w:rsidRDefault="00E4058F" w:rsidP="00E4058F">
      <w:pPr>
        <w:jc w:val="both"/>
        <w:rPr>
          <w:sz w:val="24"/>
          <w:szCs w:val="24"/>
        </w:rPr>
      </w:pPr>
    </w:p>
    <w:p w14:paraId="0B02DE70" w14:textId="77777777" w:rsidR="00E4058F" w:rsidRPr="0096341C" w:rsidRDefault="00E4058F" w:rsidP="00E4058F">
      <w:pPr>
        <w:pStyle w:val="a9"/>
        <w:spacing w:before="120" w:line="240" w:lineRule="auto"/>
        <w:rPr>
          <w:szCs w:val="24"/>
          <w:lang w:val="ru-RU"/>
        </w:rPr>
      </w:pPr>
      <w:r w:rsidRPr="0096341C">
        <w:rPr>
          <w:szCs w:val="24"/>
        </w:rPr>
        <w:t xml:space="preserve">Экономия </w:t>
      </w:r>
      <w:r w:rsidRPr="0096341C">
        <w:rPr>
          <w:szCs w:val="24"/>
          <w:lang w:val="ru-RU"/>
        </w:rPr>
        <w:t>П</w:t>
      </w:r>
      <w:r w:rsidRPr="0096341C">
        <w:rPr>
          <w:szCs w:val="24"/>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0B02DE72" w14:textId="1D77E262" w:rsidR="00E4058F" w:rsidRPr="0096341C" w:rsidRDefault="00AB31C5" w:rsidP="00AB31C5">
      <w:pPr>
        <w:ind w:left="1416" w:firstLine="708"/>
        <w:rPr>
          <w:b/>
          <w:sz w:val="24"/>
          <w:szCs w:val="24"/>
        </w:rPr>
      </w:pPr>
      <w:r>
        <w:rPr>
          <w:b/>
          <w:sz w:val="24"/>
          <w:szCs w:val="24"/>
        </w:rPr>
        <w:t xml:space="preserve">1. </w:t>
      </w:r>
      <w:r w:rsidR="00E4058F" w:rsidRPr="0096341C">
        <w:rPr>
          <w:b/>
          <w:sz w:val="24"/>
          <w:szCs w:val="24"/>
        </w:rPr>
        <w:t>ПРЕДМЕТ ДОГОВОРА</w:t>
      </w:r>
    </w:p>
    <w:p w14:paraId="0B02DE73" w14:textId="74C01046" w:rsidR="00E4058F" w:rsidRPr="0096341C" w:rsidRDefault="00E4058F" w:rsidP="00E4058F">
      <w:pPr>
        <w:numPr>
          <w:ilvl w:val="1"/>
          <w:numId w:val="1"/>
        </w:numPr>
        <w:tabs>
          <w:tab w:val="num" w:pos="1418"/>
        </w:tabs>
        <w:ind w:left="0" w:firstLine="709"/>
        <w:jc w:val="both"/>
        <w:rPr>
          <w:sz w:val="24"/>
          <w:szCs w:val="24"/>
        </w:rPr>
      </w:pPr>
      <w:r w:rsidRPr="0096341C">
        <w:rPr>
          <w:sz w:val="24"/>
          <w:szCs w:val="24"/>
        </w:rPr>
        <w:t xml:space="preserve"> Заказчик поручает, а Подрядчик, в счет оговоренной статьей</w:t>
      </w:r>
      <w:r w:rsidRPr="0096341C">
        <w:rPr>
          <w:noProof/>
          <w:sz w:val="24"/>
          <w:szCs w:val="24"/>
        </w:rPr>
        <w:t xml:space="preserve"> 2</w:t>
      </w:r>
      <w:r w:rsidRPr="0096341C">
        <w:rPr>
          <w:sz w:val="24"/>
          <w:szCs w:val="24"/>
        </w:rPr>
        <w:t xml:space="preserve"> настоящего Договора цены, обязуется выполнить на свой риск, </w:t>
      </w:r>
      <w:r w:rsidRPr="0096341C">
        <w:rPr>
          <w:i/>
          <w:sz w:val="24"/>
          <w:szCs w:val="24"/>
        </w:rPr>
        <w:t>собственными или привлеченными</w:t>
      </w:r>
      <w:r w:rsidRPr="0096341C">
        <w:rPr>
          <w:sz w:val="24"/>
          <w:szCs w:val="24"/>
        </w:rPr>
        <w:t xml:space="preserve"> силами </w:t>
      </w:r>
      <w:r w:rsidRPr="0096341C">
        <w:rPr>
          <w:bCs/>
          <w:sz w:val="24"/>
          <w:szCs w:val="24"/>
        </w:rPr>
        <w:t>Работы</w:t>
      </w:r>
      <w:r w:rsidRPr="0096341C">
        <w:rPr>
          <w:sz w:val="24"/>
          <w:szCs w:val="24"/>
        </w:rPr>
        <w:t xml:space="preserve"> (строительно-монтажные работы</w:t>
      </w:r>
      <w:r w:rsidR="00AB31C5">
        <w:rPr>
          <w:sz w:val="24"/>
          <w:szCs w:val="24"/>
        </w:rPr>
        <w:t xml:space="preserve"> по строительству производственно-бытового здания</w:t>
      </w:r>
      <w:r w:rsidRPr="0096341C">
        <w:rPr>
          <w:sz w:val="24"/>
          <w:szCs w:val="24"/>
        </w:rPr>
        <w:t xml:space="preserve"> </w:t>
      </w:r>
      <w:r w:rsidRPr="0096341C">
        <w:rPr>
          <w:i/>
          <w:sz w:val="24"/>
          <w:szCs w:val="24"/>
        </w:rPr>
        <w:t>на Объекте</w:t>
      </w:r>
      <w:r w:rsidR="00213C5D">
        <w:rPr>
          <w:i/>
          <w:sz w:val="24"/>
          <w:szCs w:val="24"/>
        </w:rPr>
        <w:t xml:space="preserve"> </w:t>
      </w:r>
      <w:r w:rsidR="00AB31C5">
        <w:rPr>
          <w:i/>
          <w:sz w:val="24"/>
          <w:szCs w:val="24"/>
        </w:rPr>
        <w:t>- Выгостровская ГЭС КВГЭС</w:t>
      </w:r>
      <w:r w:rsidRPr="0096341C">
        <w:rPr>
          <w:sz w:val="24"/>
          <w:szCs w:val="24"/>
        </w:rPr>
        <w:t xml:space="preserve"> в соответствии с Техническим заданием (Приложение №1 к настоящему Договору), предоставленным Заказчиком.</w:t>
      </w:r>
    </w:p>
    <w:p w14:paraId="0B02DE74" w14:textId="25241CC3" w:rsidR="00E4058F" w:rsidRPr="0096341C" w:rsidRDefault="00D757CA" w:rsidP="00D757CA">
      <w:pPr>
        <w:pStyle w:val="a9"/>
        <w:tabs>
          <w:tab w:val="num" w:pos="3960"/>
        </w:tabs>
        <w:spacing w:line="240" w:lineRule="auto"/>
        <w:rPr>
          <w:szCs w:val="24"/>
        </w:rPr>
      </w:pPr>
      <w:r>
        <w:rPr>
          <w:szCs w:val="24"/>
          <w:lang w:val="ru-RU"/>
        </w:rPr>
        <w:t xml:space="preserve">            1.2.</w:t>
      </w:r>
      <w:r w:rsidR="00E4058F" w:rsidRPr="0096341C">
        <w:rPr>
          <w:szCs w:val="24"/>
        </w:rPr>
        <w:t>Заказчик обязуется принять результат Работ и оплатить его согласно условиям настоящего Договора.</w:t>
      </w:r>
    </w:p>
    <w:p w14:paraId="0B02DE75" w14:textId="6BF3C3F8" w:rsidR="00E4058F" w:rsidRPr="0096341C" w:rsidRDefault="00D757CA" w:rsidP="00D757CA">
      <w:pPr>
        <w:pStyle w:val="a9"/>
        <w:tabs>
          <w:tab w:val="num" w:pos="3960"/>
        </w:tabs>
        <w:spacing w:line="240" w:lineRule="auto"/>
        <w:rPr>
          <w:szCs w:val="24"/>
        </w:rPr>
      </w:pPr>
      <w:r>
        <w:rPr>
          <w:szCs w:val="24"/>
          <w:lang w:val="ru-RU"/>
        </w:rPr>
        <w:t xml:space="preserve">            1.3.</w:t>
      </w:r>
      <w:r w:rsidR="00E4058F" w:rsidRPr="0096341C">
        <w:rPr>
          <w:szCs w:val="24"/>
        </w:rPr>
        <w:t>Условия Договора являются обязательными для исполнения Сторонами.</w:t>
      </w:r>
    </w:p>
    <w:p w14:paraId="0B02DE76" w14:textId="01B1FAB5" w:rsidR="00E4058F" w:rsidRPr="0096341C" w:rsidRDefault="00D757CA" w:rsidP="00D757CA">
      <w:pPr>
        <w:pStyle w:val="a9"/>
        <w:tabs>
          <w:tab w:val="num" w:pos="3960"/>
        </w:tabs>
        <w:spacing w:line="240" w:lineRule="auto"/>
        <w:rPr>
          <w:szCs w:val="24"/>
        </w:rPr>
      </w:pPr>
      <w:r>
        <w:rPr>
          <w:szCs w:val="24"/>
          <w:lang w:val="ru-RU"/>
        </w:rPr>
        <w:t xml:space="preserve">             1.4.</w:t>
      </w:r>
      <w:r w:rsidR="00E4058F" w:rsidRPr="0096341C">
        <w:rPr>
          <w:szCs w:val="24"/>
        </w:rPr>
        <w:t>Подрядчик обязуется выполнить Работы, указанные в п. 1.1 Договора,  в следующие сроки:</w:t>
      </w:r>
    </w:p>
    <w:p w14:paraId="0B02DE77" w14:textId="7B4741E2" w:rsidR="00E4058F" w:rsidRPr="00D757CA" w:rsidRDefault="00E4058F" w:rsidP="00E4058F">
      <w:pPr>
        <w:pStyle w:val="a9"/>
        <w:spacing w:line="240" w:lineRule="auto"/>
        <w:ind w:left="709"/>
        <w:rPr>
          <w:szCs w:val="24"/>
          <w:lang w:val="ru-RU"/>
        </w:rPr>
      </w:pPr>
      <w:r w:rsidRPr="0096341C">
        <w:rPr>
          <w:szCs w:val="24"/>
        </w:rPr>
        <w:t>Дата начала Работ:</w:t>
      </w:r>
      <w:r w:rsidR="007C0AC5">
        <w:rPr>
          <w:szCs w:val="24"/>
          <w:lang w:val="ru-RU"/>
        </w:rPr>
        <w:t xml:space="preserve"> с момента заключения договора</w:t>
      </w:r>
      <w:bookmarkStart w:id="0" w:name="_GoBack"/>
      <w:bookmarkEnd w:id="0"/>
    </w:p>
    <w:p w14:paraId="0B02DE78" w14:textId="35AD9A53" w:rsidR="00E4058F" w:rsidRPr="00D757CA" w:rsidRDefault="00E4058F" w:rsidP="00E4058F">
      <w:pPr>
        <w:pStyle w:val="a9"/>
        <w:spacing w:line="240" w:lineRule="auto"/>
        <w:ind w:left="709"/>
        <w:rPr>
          <w:szCs w:val="24"/>
          <w:lang w:val="ru-RU"/>
        </w:rPr>
      </w:pPr>
      <w:r w:rsidRPr="0096341C">
        <w:rPr>
          <w:szCs w:val="24"/>
        </w:rPr>
        <w:t xml:space="preserve">Дата окончания Работ: </w:t>
      </w:r>
      <w:r w:rsidR="00CA42E2">
        <w:rPr>
          <w:szCs w:val="24"/>
          <w:lang w:val="ru-RU"/>
        </w:rPr>
        <w:t>___</w:t>
      </w:r>
      <w:r w:rsidR="00EB747E">
        <w:rPr>
          <w:szCs w:val="24"/>
          <w:lang w:val="ru-RU"/>
        </w:rPr>
        <w:t xml:space="preserve"> декабря</w:t>
      </w:r>
      <w:r w:rsidR="00D757CA">
        <w:rPr>
          <w:szCs w:val="24"/>
          <w:lang w:val="ru-RU"/>
        </w:rPr>
        <w:t xml:space="preserve"> 2017г.</w:t>
      </w:r>
    </w:p>
    <w:p w14:paraId="0B02DE79" w14:textId="797C6564" w:rsidR="00E4058F" w:rsidRPr="0096341C" w:rsidRDefault="00E4058F" w:rsidP="00E4058F">
      <w:pPr>
        <w:pStyle w:val="a9"/>
        <w:spacing w:line="240" w:lineRule="auto"/>
        <w:rPr>
          <w:i/>
          <w:szCs w:val="24"/>
          <w:lang w:val="ru-RU"/>
        </w:rPr>
      </w:pPr>
      <w:r w:rsidRPr="0096341C">
        <w:rPr>
          <w:szCs w:val="24"/>
          <w:lang w:val="ru-RU"/>
        </w:rPr>
        <w:tab/>
      </w:r>
      <w:r w:rsidRPr="0096341C">
        <w:rPr>
          <w:i/>
          <w:szCs w:val="24"/>
          <w:lang w:val="ru-RU"/>
        </w:rPr>
        <w:t xml:space="preserve">Работы выполняются Подрядчиком в соответствии Графиком </w:t>
      </w:r>
      <w:r w:rsidR="00AB52C6">
        <w:rPr>
          <w:i/>
          <w:szCs w:val="24"/>
          <w:lang w:val="ru-RU"/>
        </w:rPr>
        <w:t>производства</w:t>
      </w:r>
      <w:r w:rsidRPr="0096341C">
        <w:rPr>
          <w:i/>
          <w:szCs w:val="24"/>
          <w:lang w:val="ru-RU"/>
        </w:rPr>
        <w:t xml:space="preserve"> Работ (Приложение  № </w:t>
      </w:r>
      <w:r w:rsidR="00D757CA">
        <w:rPr>
          <w:i/>
          <w:szCs w:val="24"/>
          <w:lang w:val="ru-RU"/>
        </w:rPr>
        <w:t>2</w:t>
      </w:r>
      <w:r w:rsidRPr="0096341C">
        <w:rPr>
          <w:i/>
          <w:szCs w:val="24"/>
          <w:lang w:val="ru-RU"/>
        </w:rPr>
        <w:t xml:space="preserve"> к Договору). </w:t>
      </w:r>
    </w:p>
    <w:p w14:paraId="0B02DE7A" w14:textId="77777777" w:rsidR="00E4058F" w:rsidRPr="0096341C" w:rsidRDefault="00E4058F" w:rsidP="00E4058F">
      <w:pPr>
        <w:pStyle w:val="a9"/>
        <w:spacing w:line="240" w:lineRule="auto"/>
        <w:rPr>
          <w:i/>
          <w:szCs w:val="24"/>
          <w:lang w:val="ru-RU"/>
        </w:rPr>
      </w:pPr>
      <w:r w:rsidRPr="0096341C">
        <w:rPr>
          <w:i/>
          <w:szCs w:val="24"/>
          <w:lang w:val="ru-RU"/>
        </w:rPr>
        <w:t xml:space="preserve"> </w:t>
      </w:r>
      <w:r w:rsidRPr="0096341C">
        <w:rPr>
          <w:i/>
          <w:szCs w:val="24"/>
          <w:lang w:val="ru-RU"/>
        </w:rPr>
        <w:tab/>
      </w:r>
      <w:r w:rsidRPr="0096341C">
        <w:rPr>
          <w:i/>
          <w:szCs w:val="24"/>
        </w:rPr>
        <w:t>Сроки выполнения Работ могут быть изменены по соглашению Сторон.</w:t>
      </w:r>
    </w:p>
    <w:p w14:paraId="0B02DE7B" w14:textId="7FAD7B4A" w:rsidR="00E4058F" w:rsidRPr="0096341C" w:rsidRDefault="00D757CA" w:rsidP="00D757CA">
      <w:pPr>
        <w:tabs>
          <w:tab w:val="num" w:pos="3960"/>
        </w:tabs>
        <w:jc w:val="both"/>
        <w:rPr>
          <w:i/>
          <w:sz w:val="24"/>
          <w:szCs w:val="24"/>
          <w:lang w:val="x-none" w:eastAsia="x-none"/>
        </w:rPr>
      </w:pPr>
      <w:r>
        <w:rPr>
          <w:sz w:val="24"/>
          <w:szCs w:val="24"/>
          <w:lang w:eastAsia="x-none"/>
        </w:rPr>
        <w:t xml:space="preserve">            1.5.</w:t>
      </w:r>
      <w:r w:rsidR="00E4058F" w:rsidRPr="0096341C">
        <w:rPr>
          <w:sz w:val="24"/>
          <w:szCs w:val="24"/>
          <w:lang w:val="x-none" w:eastAsia="x-none"/>
        </w:rPr>
        <w:t>Подрядчик имеет право с письменного согласия Заказчика для выполнения части Работ по настоящему Договору в объеме не превышающем</w:t>
      </w:r>
      <w:r w:rsidR="00E4058F" w:rsidRPr="0096341C">
        <w:rPr>
          <w:i/>
          <w:sz w:val="24"/>
          <w:szCs w:val="24"/>
          <w:lang w:val="x-none" w:eastAsia="x-none"/>
        </w:rPr>
        <w:t xml:space="preserve"> 30 % </w:t>
      </w:r>
      <w:r w:rsidR="00E4058F" w:rsidRPr="0096341C">
        <w:rPr>
          <w:sz w:val="24"/>
          <w:szCs w:val="24"/>
          <w:lang w:val="x-none" w:eastAsia="x-none"/>
        </w:rPr>
        <w:t xml:space="preserve">от общего объема Работ привлечь субподрядчика(-ов) при соблюдении условий, изложенных в п. </w:t>
      </w:r>
      <w:r w:rsidR="00E4058F" w:rsidRPr="0096341C">
        <w:rPr>
          <w:sz w:val="24"/>
          <w:szCs w:val="24"/>
          <w:lang w:eastAsia="x-none"/>
        </w:rPr>
        <w:t>3</w:t>
      </w:r>
      <w:r w:rsidR="00E4058F" w:rsidRPr="0096341C">
        <w:rPr>
          <w:sz w:val="24"/>
          <w:szCs w:val="24"/>
          <w:lang w:val="x-none" w:eastAsia="x-none"/>
        </w:rPr>
        <w:t>.</w:t>
      </w:r>
      <w:r w:rsidR="00E4058F" w:rsidRPr="0096341C">
        <w:rPr>
          <w:sz w:val="24"/>
          <w:szCs w:val="24"/>
          <w:lang w:eastAsia="x-none"/>
        </w:rPr>
        <w:t>2</w:t>
      </w:r>
      <w:r w:rsidR="00E4058F" w:rsidRPr="0096341C">
        <w:rPr>
          <w:sz w:val="24"/>
          <w:szCs w:val="24"/>
          <w:lang w:val="x-none" w:eastAsia="x-none"/>
        </w:rPr>
        <w:t>.</w:t>
      </w:r>
      <w:r w:rsidR="00E4058F" w:rsidRPr="0096341C">
        <w:rPr>
          <w:sz w:val="24"/>
          <w:szCs w:val="24"/>
          <w:lang w:eastAsia="x-none"/>
        </w:rPr>
        <w:t>6</w:t>
      </w:r>
      <w:r w:rsidR="00E4058F" w:rsidRPr="0096341C">
        <w:rPr>
          <w:sz w:val="24"/>
          <w:szCs w:val="24"/>
          <w:lang w:val="x-none" w:eastAsia="x-none"/>
        </w:rPr>
        <w:t xml:space="preserve">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0B02DE7C" w14:textId="3D5FB3BA" w:rsidR="00E4058F" w:rsidRPr="0038409E" w:rsidRDefault="00D757CA" w:rsidP="00D757CA">
      <w:pPr>
        <w:pStyle w:val="a9"/>
        <w:tabs>
          <w:tab w:val="num" w:pos="3960"/>
        </w:tabs>
        <w:spacing w:line="240" w:lineRule="auto"/>
        <w:rPr>
          <w:szCs w:val="24"/>
        </w:rPr>
      </w:pPr>
      <w:r>
        <w:rPr>
          <w:szCs w:val="24"/>
          <w:lang w:val="ru-RU"/>
        </w:rPr>
        <w:lastRenderedPageBreak/>
        <w:t xml:space="preserve">            1.6.</w:t>
      </w:r>
      <w:r w:rsidR="00E4058F" w:rsidRPr="0038409E">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0B02DE7D" w14:textId="77777777" w:rsidR="00E4058F" w:rsidRPr="0038409E" w:rsidRDefault="00E4058F" w:rsidP="00E4058F">
      <w:pPr>
        <w:pStyle w:val="a9"/>
        <w:spacing w:line="240" w:lineRule="auto"/>
        <w:ind w:left="709"/>
        <w:rPr>
          <w:szCs w:val="24"/>
        </w:rPr>
      </w:pPr>
    </w:p>
    <w:p w14:paraId="0B02DE7E" w14:textId="21B15A8E" w:rsidR="00E4058F" w:rsidRPr="0096341C" w:rsidRDefault="00D757CA" w:rsidP="00D757CA">
      <w:pPr>
        <w:tabs>
          <w:tab w:val="left" w:pos="0"/>
        </w:tabs>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t>2.</w:t>
      </w:r>
      <w:r w:rsidR="00E4058F" w:rsidRPr="0096341C">
        <w:rPr>
          <w:b/>
          <w:sz w:val="24"/>
          <w:szCs w:val="24"/>
        </w:rPr>
        <w:t>ЦЕНА ДОГОВОРА</w:t>
      </w:r>
    </w:p>
    <w:p w14:paraId="0B02DE7F" w14:textId="4911CD33" w:rsidR="00E4058F" w:rsidRPr="0096341C" w:rsidRDefault="00D757CA" w:rsidP="00D757CA">
      <w:pPr>
        <w:pStyle w:val="a9"/>
        <w:tabs>
          <w:tab w:val="num" w:pos="3960"/>
        </w:tabs>
        <w:spacing w:line="240" w:lineRule="auto"/>
        <w:ind w:left="710"/>
        <w:rPr>
          <w:szCs w:val="24"/>
        </w:rPr>
      </w:pPr>
      <w:r>
        <w:rPr>
          <w:szCs w:val="24"/>
          <w:lang w:val="ru-RU"/>
        </w:rPr>
        <w:t>2.1.</w:t>
      </w:r>
      <w:r w:rsidR="00E4058F" w:rsidRPr="0096341C">
        <w:rPr>
          <w:szCs w:val="24"/>
        </w:rPr>
        <w:t>Цена настоящего Договора составляет _____(______), кроме того НДС _______(____). Всего с НДС ________(_______).</w:t>
      </w:r>
    </w:p>
    <w:p w14:paraId="0B02DE80" w14:textId="77777777" w:rsidR="00E4058F" w:rsidRPr="0096341C" w:rsidRDefault="00E4058F" w:rsidP="00E4058F">
      <w:pPr>
        <w:pStyle w:val="a9"/>
        <w:spacing w:line="240" w:lineRule="auto"/>
        <w:ind w:firstLine="567"/>
        <w:rPr>
          <w:szCs w:val="24"/>
        </w:rPr>
      </w:pPr>
      <w:r w:rsidRPr="0096341C">
        <w:rPr>
          <w:szCs w:val="24"/>
        </w:rPr>
        <w:t xml:space="preserve">Цена Договора является твердой (неизменной) и представляет собой полную стоимость всего объема </w:t>
      </w:r>
      <w:r w:rsidRPr="0096341C">
        <w:rPr>
          <w:szCs w:val="24"/>
          <w:lang w:val="ru-RU"/>
        </w:rPr>
        <w:t>Р</w:t>
      </w:r>
      <w:r w:rsidRPr="0096341C">
        <w:rPr>
          <w:szCs w:val="24"/>
        </w:rPr>
        <w:t>абот по настоящему договору</w:t>
      </w:r>
      <w:r w:rsidRPr="0096341C">
        <w:rPr>
          <w:i/>
          <w:szCs w:val="24"/>
        </w:rPr>
        <w:t>. 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p>
    <w:p w14:paraId="0B02DE81" w14:textId="77777777" w:rsidR="00E4058F" w:rsidRPr="0096341C" w:rsidRDefault="00E4058F" w:rsidP="00E4058F">
      <w:pPr>
        <w:pStyle w:val="a9"/>
        <w:tabs>
          <w:tab w:val="left" w:pos="1134"/>
          <w:tab w:val="num" w:pos="3960"/>
        </w:tabs>
        <w:spacing w:line="240" w:lineRule="auto"/>
        <w:rPr>
          <w:b/>
          <w:szCs w:val="24"/>
        </w:rPr>
      </w:pPr>
      <w:r w:rsidRPr="0096341C">
        <w:rPr>
          <w:szCs w:val="24"/>
        </w:rPr>
        <w:tab/>
      </w:r>
      <w:r w:rsidRPr="0096341C">
        <w:rPr>
          <w:b/>
          <w:szCs w:val="24"/>
        </w:rPr>
        <w:t xml:space="preserve">Цена настоящего Договора складывается:   </w:t>
      </w:r>
    </w:p>
    <w:p w14:paraId="0B02DE82" w14:textId="10D71ECC" w:rsidR="00E4058F" w:rsidRPr="0096341C" w:rsidRDefault="00E4058F" w:rsidP="00E4058F">
      <w:pPr>
        <w:tabs>
          <w:tab w:val="left" w:pos="567"/>
        </w:tabs>
        <w:jc w:val="both"/>
        <w:rPr>
          <w:i/>
          <w:sz w:val="24"/>
          <w:szCs w:val="24"/>
        </w:rPr>
      </w:pPr>
      <w:r w:rsidRPr="0096341C">
        <w:rPr>
          <w:i/>
          <w:sz w:val="24"/>
          <w:szCs w:val="24"/>
        </w:rPr>
        <w:tab/>
        <w:t>2.1.1. из  стоимости Работ, выполняемых Подрядчиком по Договору. Стоимость Работ определяется на основании Смет, являющихся приложе</w:t>
      </w:r>
      <w:r w:rsidR="004E1B9B">
        <w:rPr>
          <w:i/>
          <w:sz w:val="24"/>
          <w:szCs w:val="24"/>
        </w:rPr>
        <w:t>ниями к Договору (далее - Смета</w:t>
      </w:r>
      <w:r w:rsidRPr="0096341C">
        <w:rPr>
          <w:i/>
          <w:sz w:val="24"/>
          <w:szCs w:val="24"/>
        </w:rPr>
        <w:t xml:space="preserve"> . </w:t>
      </w:r>
    </w:p>
    <w:p w14:paraId="0B02DE83" w14:textId="77777777" w:rsidR="00E4058F" w:rsidRPr="0096341C" w:rsidRDefault="00E4058F" w:rsidP="00E4058F">
      <w:pPr>
        <w:tabs>
          <w:tab w:val="left" w:pos="567"/>
        </w:tabs>
        <w:jc w:val="both"/>
        <w:rPr>
          <w:i/>
          <w:sz w:val="24"/>
          <w:szCs w:val="24"/>
        </w:rPr>
      </w:pPr>
      <w:r w:rsidRPr="0096341C">
        <w:rPr>
          <w:i/>
          <w:sz w:val="24"/>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r w:rsidRPr="0096341C">
        <w:rPr>
          <w:sz w:val="24"/>
          <w:szCs w:val="24"/>
        </w:rPr>
        <w:t xml:space="preserve">, </w:t>
      </w:r>
      <w:r w:rsidRPr="0096341C">
        <w:rPr>
          <w:i/>
          <w:sz w:val="24"/>
          <w:szCs w:val="24"/>
        </w:rPr>
        <w:t>утвержденных в Сметах.</w:t>
      </w:r>
    </w:p>
    <w:p w14:paraId="0B02DE84" w14:textId="77777777" w:rsidR="00E4058F" w:rsidRPr="0096341C" w:rsidRDefault="00E4058F" w:rsidP="00E4058F">
      <w:pPr>
        <w:tabs>
          <w:tab w:val="left" w:pos="567"/>
        </w:tabs>
        <w:jc w:val="both"/>
        <w:rPr>
          <w:i/>
          <w:sz w:val="24"/>
          <w:szCs w:val="24"/>
        </w:rPr>
      </w:pPr>
      <w:r w:rsidRPr="0096341C">
        <w:rPr>
          <w:i/>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0B02DE85" w14:textId="662AF507" w:rsidR="00E4058F" w:rsidRPr="0096341C" w:rsidRDefault="00D757CA" w:rsidP="00D757CA">
      <w:pPr>
        <w:pStyle w:val="a9"/>
        <w:tabs>
          <w:tab w:val="left" w:pos="1134"/>
        </w:tabs>
        <w:spacing w:line="240" w:lineRule="auto"/>
        <w:rPr>
          <w:szCs w:val="24"/>
        </w:rPr>
      </w:pPr>
      <w:r>
        <w:rPr>
          <w:szCs w:val="24"/>
          <w:lang w:val="ru-RU"/>
        </w:rPr>
        <w:t xml:space="preserve">           2.2.</w:t>
      </w:r>
      <w:r w:rsidR="00E4058F" w:rsidRPr="0096341C">
        <w:rPr>
          <w:szCs w:val="24"/>
        </w:rPr>
        <w:t xml:space="preserve">Существенное изменение обстоятельств, из которых Стороны исходили при заключении </w:t>
      </w:r>
      <w:r w:rsidR="00E4058F" w:rsidRPr="0038409E">
        <w:rPr>
          <w:szCs w:val="24"/>
        </w:rPr>
        <w:t>Договора (</w:t>
      </w:r>
      <w:hyperlink r:id="rId11" w:history="1">
        <w:r w:rsidR="00E4058F" w:rsidRPr="0038409E">
          <w:rPr>
            <w:rStyle w:val="af0"/>
            <w:color w:val="auto"/>
            <w:szCs w:val="24"/>
            <w:u w:val="none"/>
          </w:rPr>
          <w:t>статья 451</w:t>
        </w:r>
      </w:hyperlink>
      <w:r w:rsidR="00E4058F" w:rsidRPr="0038409E">
        <w:rPr>
          <w:szCs w:val="24"/>
        </w:rPr>
        <w:t xml:space="preserve"> ГК </w:t>
      </w:r>
      <w:r w:rsidR="00E4058F" w:rsidRPr="0096341C">
        <w:rPr>
          <w:szCs w:val="24"/>
        </w:rPr>
        <w:t>РФ), не является основанием для пересмотра Цены настоящего Договора.</w:t>
      </w:r>
    </w:p>
    <w:p w14:paraId="0B02DE86" w14:textId="01AC34C9" w:rsidR="00E4058F" w:rsidRPr="0096341C" w:rsidRDefault="00D757CA" w:rsidP="00D757CA">
      <w:pPr>
        <w:pStyle w:val="a9"/>
        <w:tabs>
          <w:tab w:val="left" w:pos="1134"/>
        </w:tabs>
        <w:spacing w:line="240" w:lineRule="auto"/>
        <w:rPr>
          <w:i/>
          <w:szCs w:val="24"/>
        </w:rPr>
      </w:pPr>
      <w:r>
        <w:rPr>
          <w:i/>
          <w:szCs w:val="24"/>
          <w:lang w:val="ru-RU"/>
        </w:rPr>
        <w:t xml:space="preserve">           2.3.</w:t>
      </w:r>
      <w:r w:rsidR="00E4058F" w:rsidRPr="0096341C">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0B02DE87" w14:textId="767791F4" w:rsidR="00E4058F" w:rsidRPr="0096341C" w:rsidRDefault="00344AC1" w:rsidP="00344AC1">
      <w:pPr>
        <w:pStyle w:val="a9"/>
        <w:tabs>
          <w:tab w:val="left" w:pos="1134"/>
        </w:tabs>
        <w:spacing w:line="240" w:lineRule="auto"/>
        <w:rPr>
          <w:i/>
          <w:szCs w:val="24"/>
        </w:rPr>
      </w:pPr>
      <w:r>
        <w:rPr>
          <w:i/>
          <w:szCs w:val="24"/>
          <w:lang w:val="ru-RU"/>
        </w:rPr>
        <w:t xml:space="preserve">            2.4.</w:t>
      </w:r>
      <w:r w:rsidR="00E4058F" w:rsidRPr="0096341C">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0B02DE88" w14:textId="0E3DDDED" w:rsidR="00E4058F" w:rsidRPr="0096341C" w:rsidRDefault="00344AC1" w:rsidP="00344AC1">
      <w:pPr>
        <w:pStyle w:val="a9"/>
        <w:tabs>
          <w:tab w:val="left" w:pos="1134"/>
        </w:tabs>
        <w:spacing w:line="240" w:lineRule="auto"/>
        <w:rPr>
          <w:szCs w:val="24"/>
        </w:rPr>
      </w:pPr>
      <w:r>
        <w:rPr>
          <w:szCs w:val="24"/>
          <w:lang w:val="ru-RU"/>
        </w:rPr>
        <w:t xml:space="preserve">           2.5.</w:t>
      </w:r>
      <w:r w:rsidR="00E4058F" w:rsidRPr="0096341C">
        <w:rPr>
          <w:szCs w:val="24"/>
        </w:rPr>
        <w:t xml:space="preserve">Заказчик вправе потребовать уменьшения Цены </w:t>
      </w:r>
      <w:r w:rsidR="00E4058F" w:rsidRPr="0096341C">
        <w:rPr>
          <w:szCs w:val="24"/>
          <w:lang w:val="ru-RU"/>
        </w:rPr>
        <w:t>Договора</w:t>
      </w:r>
      <w:r w:rsidR="00E4058F" w:rsidRPr="0096341C">
        <w:rPr>
          <w:szCs w:val="24"/>
        </w:rPr>
        <w:t xml:space="preserve"> в случае уменьшения объема работ, выявленного как в ходе </w:t>
      </w:r>
      <w:r w:rsidR="00E4058F" w:rsidRPr="0096341C">
        <w:rPr>
          <w:szCs w:val="24"/>
          <w:lang w:val="ru-RU"/>
        </w:rPr>
        <w:t>исполнения Договора</w:t>
      </w:r>
      <w:r w:rsidR="00E4058F" w:rsidRPr="0096341C">
        <w:rPr>
          <w:szCs w:val="24"/>
        </w:rPr>
        <w:t>, так и до начала</w:t>
      </w:r>
      <w:r w:rsidR="00E4058F" w:rsidRPr="0096341C">
        <w:rPr>
          <w:szCs w:val="24"/>
          <w:lang w:val="ru-RU"/>
        </w:rPr>
        <w:t xml:space="preserve"> исполнения Договора</w:t>
      </w:r>
      <w:r w:rsidR="00E4058F" w:rsidRPr="0096341C">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00E4058F" w:rsidRPr="0096341C">
        <w:rPr>
          <w:szCs w:val="24"/>
          <w:lang w:val="ru-RU"/>
        </w:rPr>
        <w:t>Договора</w:t>
      </w:r>
      <w:r w:rsidR="00E4058F" w:rsidRPr="0096341C">
        <w:rPr>
          <w:szCs w:val="24"/>
        </w:rPr>
        <w:t xml:space="preserve"> определяется Заказчиком в одностороннем порядке, о чем выдается уведомление, подписываемое Заказчиком. Цена </w:t>
      </w:r>
      <w:r w:rsidR="00E4058F" w:rsidRPr="0096341C">
        <w:rPr>
          <w:szCs w:val="24"/>
          <w:lang w:val="ru-RU"/>
        </w:rPr>
        <w:t>Договора</w:t>
      </w:r>
      <w:r w:rsidR="00E4058F" w:rsidRPr="0096341C">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14:paraId="0B02DE89" w14:textId="64273B12" w:rsidR="00E4058F" w:rsidRPr="0096341C" w:rsidRDefault="00344AC1" w:rsidP="00344AC1">
      <w:pPr>
        <w:pStyle w:val="a9"/>
        <w:tabs>
          <w:tab w:val="left" w:pos="1134"/>
        </w:tabs>
        <w:spacing w:line="240" w:lineRule="auto"/>
        <w:rPr>
          <w:szCs w:val="24"/>
        </w:rPr>
      </w:pPr>
      <w:r>
        <w:rPr>
          <w:szCs w:val="24"/>
          <w:lang w:val="ru-RU"/>
        </w:rPr>
        <w:t xml:space="preserve">            2.6.</w:t>
      </w:r>
      <w:r w:rsidR="00E4058F" w:rsidRPr="0096341C">
        <w:rPr>
          <w:szCs w:val="24"/>
        </w:rPr>
        <w:t xml:space="preserve">В случае несогласия Подрядчика с уменьшением объема подлежащих выполнению работ и снижением Цены </w:t>
      </w:r>
      <w:r w:rsidR="00E4058F" w:rsidRPr="0096341C">
        <w:rPr>
          <w:szCs w:val="24"/>
          <w:lang w:val="ru-RU"/>
        </w:rPr>
        <w:t>Договора</w:t>
      </w:r>
      <w:r w:rsidR="00E4058F" w:rsidRPr="0096341C">
        <w:rPr>
          <w:szCs w:val="24"/>
        </w:rPr>
        <w:t xml:space="preserve">, он вправе требовать в судебном порядке возмещения убытков, вызванных необоснованным уменьшением Цены </w:t>
      </w:r>
      <w:r w:rsidR="00E4058F" w:rsidRPr="0096341C">
        <w:rPr>
          <w:szCs w:val="24"/>
          <w:lang w:val="ru-RU"/>
        </w:rPr>
        <w:t>Договора</w:t>
      </w:r>
      <w:r w:rsidR="00E4058F" w:rsidRPr="0096341C">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0B02DE8A" w14:textId="5011FDED" w:rsidR="00E4058F" w:rsidRPr="0096341C" w:rsidRDefault="00344AC1" w:rsidP="00344AC1">
      <w:pPr>
        <w:pStyle w:val="a9"/>
        <w:tabs>
          <w:tab w:val="left" w:pos="1134"/>
        </w:tabs>
        <w:spacing w:line="240" w:lineRule="auto"/>
        <w:rPr>
          <w:szCs w:val="24"/>
        </w:rPr>
      </w:pPr>
      <w:r>
        <w:rPr>
          <w:szCs w:val="24"/>
          <w:lang w:val="ru-RU"/>
        </w:rPr>
        <w:t xml:space="preserve">            2.7.</w:t>
      </w:r>
      <w:r w:rsidR="00E4058F" w:rsidRPr="0096341C">
        <w:rPr>
          <w:szCs w:val="24"/>
        </w:rPr>
        <w:t xml:space="preserve">Заказчик вправе в соответствии с </w:t>
      </w:r>
      <w:hyperlink r:id="rId12" w:history="1">
        <w:r w:rsidR="00E4058F" w:rsidRPr="0096341C">
          <w:rPr>
            <w:rStyle w:val="af0"/>
            <w:color w:val="auto"/>
            <w:szCs w:val="24"/>
            <w:u w:val="none"/>
          </w:rPr>
          <w:t>пунктом 1 статьи 744</w:t>
        </w:r>
      </w:hyperlink>
      <w:r w:rsidR="00E4058F" w:rsidRPr="0096341C">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00E4058F" w:rsidRPr="0096341C">
        <w:rPr>
          <w:szCs w:val="24"/>
          <w:lang w:val="ru-RU"/>
        </w:rPr>
        <w:t>Договора</w:t>
      </w:r>
      <w:r w:rsidR="00E4058F" w:rsidRPr="0096341C">
        <w:rPr>
          <w:szCs w:val="24"/>
        </w:rPr>
        <w:t xml:space="preserve">. В таком случае Заказчик направляет Подрядчику </w:t>
      </w:r>
      <w:r w:rsidR="00E4058F" w:rsidRPr="0096341C">
        <w:rPr>
          <w:szCs w:val="24"/>
        </w:rPr>
        <w:lastRenderedPageBreak/>
        <w:t>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0B02DE8B" w14:textId="5D474583" w:rsidR="00E4058F" w:rsidRPr="0096341C" w:rsidRDefault="00344AC1" w:rsidP="00344AC1">
      <w:pPr>
        <w:pStyle w:val="a9"/>
        <w:tabs>
          <w:tab w:val="left" w:pos="1134"/>
        </w:tabs>
        <w:spacing w:line="240" w:lineRule="auto"/>
        <w:rPr>
          <w:szCs w:val="24"/>
        </w:rPr>
      </w:pPr>
      <w:r>
        <w:rPr>
          <w:szCs w:val="24"/>
          <w:lang w:val="ru-RU"/>
        </w:rPr>
        <w:t xml:space="preserve">           2.8.</w:t>
      </w:r>
      <w:r w:rsidR="00E4058F" w:rsidRPr="0096341C">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00E4058F" w:rsidRPr="0096341C">
        <w:rPr>
          <w:szCs w:val="24"/>
          <w:lang w:val="ru-RU"/>
        </w:rPr>
        <w:t>Договора</w:t>
      </w:r>
      <w:r w:rsidR="00E4058F" w:rsidRPr="0096341C">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0B02DE8C" w14:textId="5583398E" w:rsidR="00E4058F" w:rsidRPr="0096341C" w:rsidRDefault="00344AC1" w:rsidP="00344AC1">
      <w:pPr>
        <w:pStyle w:val="a9"/>
        <w:tabs>
          <w:tab w:val="left" w:pos="1134"/>
        </w:tabs>
        <w:spacing w:line="240" w:lineRule="auto"/>
        <w:rPr>
          <w:szCs w:val="24"/>
        </w:rPr>
      </w:pPr>
      <w:r>
        <w:rPr>
          <w:szCs w:val="24"/>
          <w:lang w:val="ru-RU"/>
        </w:rPr>
        <w:t xml:space="preserve">           2.9.</w:t>
      </w:r>
      <w:r w:rsidR="00E4058F" w:rsidRPr="0096341C">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00E4058F" w:rsidRPr="0096341C">
          <w:rPr>
            <w:rStyle w:val="af0"/>
            <w:color w:val="auto"/>
            <w:szCs w:val="24"/>
            <w:u w:val="none"/>
          </w:rPr>
          <w:t>статей 709</w:t>
        </w:r>
      </w:hyperlink>
      <w:r w:rsidR="00E4058F" w:rsidRPr="0096341C">
        <w:rPr>
          <w:szCs w:val="24"/>
        </w:rPr>
        <w:t xml:space="preserve"> и </w:t>
      </w:r>
      <w:hyperlink r:id="rId14" w:history="1">
        <w:r w:rsidR="00E4058F" w:rsidRPr="0096341C">
          <w:rPr>
            <w:rStyle w:val="af0"/>
            <w:color w:val="auto"/>
            <w:szCs w:val="24"/>
            <w:u w:val="none"/>
          </w:rPr>
          <w:t>744</w:t>
        </w:r>
      </w:hyperlink>
      <w:r w:rsidR="00E4058F" w:rsidRPr="0096341C">
        <w:rPr>
          <w:szCs w:val="24"/>
        </w:rPr>
        <w:t xml:space="preserve"> ГК РФ.</w:t>
      </w:r>
    </w:p>
    <w:p w14:paraId="0B02DE8E" w14:textId="67704ED4" w:rsidR="00E4058F" w:rsidRPr="0096341C" w:rsidRDefault="00344AC1" w:rsidP="00344AC1">
      <w:pPr>
        <w:pStyle w:val="a9"/>
        <w:tabs>
          <w:tab w:val="left" w:pos="1134"/>
          <w:tab w:val="num" w:pos="3960"/>
        </w:tabs>
        <w:spacing w:line="240" w:lineRule="auto"/>
        <w:rPr>
          <w:szCs w:val="24"/>
        </w:rPr>
      </w:pPr>
      <w:r>
        <w:rPr>
          <w:szCs w:val="24"/>
          <w:lang w:val="ru-RU"/>
        </w:rPr>
        <w:t xml:space="preserve">          2.1</w:t>
      </w:r>
      <w:r w:rsidR="004B096A">
        <w:rPr>
          <w:szCs w:val="24"/>
          <w:lang w:val="ru-RU"/>
        </w:rPr>
        <w:t>0</w:t>
      </w:r>
      <w:r>
        <w:rPr>
          <w:szCs w:val="24"/>
          <w:lang w:val="ru-RU"/>
        </w:rPr>
        <w:t>.</w:t>
      </w:r>
      <w:r w:rsidR="00E4058F" w:rsidRPr="0096341C">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
    <w:p w14:paraId="0B02DE8F" w14:textId="70E735B2"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w:t>
      </w:r>
      <w:r w:rsidR="004B096A">
        <w:rPr>
          <w:szCs w:val="24"/>
          <w:lang w:val="ru-RU"/>
        </w:rPr>
        <w:t>1</w:t>
      </w:r>
      <w:r w:rsidRPr="0096341C">
        <w:rPr>
          <w:szCs w:val="24"/>
        </w:rPr>
        <w:t>. Превышение Подрядчиком объемов Работ по Договору</w:t>
      </w:r>
      <w:r w:rsidR="00344AC1">
        <w:rPr>
          <w:szCs w:val="24"/>
          <w:lang w:val="ru-RU"/>
        </w:rPr>
        <w:t xml:space="preserve">, </w:t>
      </w:r>
      <w:r w:rsidRPr="0096341C">
        <w:rPr>
          <w:szCs w:val="24"/>
        </w:rPr>
        <w:t xml:space="preserve">стоимости Работ и Расходов по Договору, не подтвержденных дополнительным соглашением Сторон, не подлежит оплате Заказчиком. </w:t>
      </w:r>
    </w:p>
    <w:p w14:paraId="0B02DE90" w14:textId="3DE6198A"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w:t>
      </w:r>
      <w:r w:rsidR="004B096A">
        <w:rPr>
          <w:szCs w:val="24"/>
          <w:lang w:val="ru-RU"/>
        </w:rPr>
        <w:t>2</w:t>
      </w:r>
      <w:r w:rsidRPr="0096341C">
        <w:rPr>
          <w:szCs w:val="24"/>
        </w:rPr>
        <w:t>. 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0B02DE91" w14:textId="0E8670CB" w:rsidR="00E4058F" w:rsidRPr="0096341C" w:rsidRDefault="00E4058F" w:rsidP="00E4058F">
      <w:pPr>
        <w:pStyle w:val="a9"/>
        <w:tabs>
          <w:tab w:val="num" w:pos="567"/>
        </w:tabs>
        <w:spacing w:line="240" w:lineRule="auto"/>
        <w:ind w:firstLine="567"/>
        <w:rPr>
          <w:szCs w:val="24"/>
        </w:rPr>
      </w:pPr>
      <w:r w:rsidRPr="0096341C">
        <w:rPr>
          <w:szCs w:val="24"/>
        </w:rPr>
        <w:t>2.</w:t>
      </w:r>
      <w:r w:rsidRPr="0096341C">
        <w:rPr>
          <w:szCs w:val="24"/>
          <w:lang w:val="ru-RU"/>
        </w:rPr>
        <w:t>1</w:t>
      </w:r>
      <w:r w:rsidR="004B096A">
        <w:rPr>
          <w:szCs w:val="24"/>
          <w:lang w:val="ru-RU"/>
        </w:rPr>
        <w:t>3</w:t>
      </w:r>
      <w:r w:rsidRPr="0096341C">
        <w:rPr>
          <w:szCs w:val="24"/>
        </w:rPr>
        <w:t>. 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96341C">
        <w:rPr>
          <w:szCs w:val="24"/>
          <w:lang w:val="ru-RU"/>
        </w:rPr>
        <w:t xml:space="preserve"> в порядке, установленном Договором</w:t>
      </w:r>
      <w:r w:rsidRPr="0096341C">
        <w:rPr>
          <w:szCs w:val="24"/>
        </w:rPr>
        <w:t xml:space="preserve">. </w:t>
      </w:r>
    </w:p>
    <w:p w14:paraId="0B02DE92" w14:textId="174FDE20" w:rsidR="00E4058F" w:rsidRPr="0096341C" w:rsidRDefault="00E4058F" w:rsidP="00E4058F">
      <w:pPr>
        <w:pStyle w:val="a9"/>
        <w:tabs>
          <w:tab w:val="left" w:pos="1134"/>
        </w:tabs>
        <w:spacing w:line="240" w:lineRule="auto"/>
        <w:ind w:left="567"/>
        <w:rPr>
          <w:szCs w:val="24"/>
        </w:rPr>
      </w:pPr>
      <w:r w:rsidRPr="0096341C">
        <w:rPr>
          <w:szCs w:val="24"/>
        </w:rPr>
        <w:t>2.</w:t>
      </w:r>
      <w:r w:rsidRPr="0096341C">
        <w:rPr>
          <w:szCs w:val="24"/>
          <w:lang w:val="ru-RU"/>
        </w:rPr>
        <w:t>1</w:t>
      </w:r>
      <w:r w:rsidR="004B096A">
        <w:rPr>
          <w:szCs w:val="24"/>
          <w:lang w:val="ru-RU"/>
        </w:rPr>
        <w:t>4</w:t>
      </w:r>
      <w:r w:rsidRPr="0096341C">
        <w:rPr>
          <w:szCs w:val="24"/>
        </w:rPr>
        <w:t>. Заказчик вправе требовать уменьшения стоимости Работ:</w:t>
      </w:r>
    </w:p>
    <w:p w14:paraId="0B02DE93" w14:textId="77777777" w:rsidR="00E4058F" w:rsidRPr="0096341C" w:rsidRDefault="00E4058F" w:rsidP="00E4058F">
      <w:pPr>
        <w:tabs>
          <w:tab w:val="left" w:pos="1134"/>
        </w:tabs>
        <w:ind w:firstLine="567"/>
        <w:jc w:val="both"/>
        <w:rPr>
          <w:sz w:val="24"/>
          <w:szCs w:val="24"/>
        </w:rPr>
      </w:pPr>
      <w:r w:rsidRPr="0096341C">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0B02DE94" w14:textId="77777777" w:rsidR="00E4058F" w:rsidRPr="0096341C" w:rsidRDefault="00E4058F" w:rsidP="00E4058F">
      <w:pPr>
        <w:tabs>
          <w:tab w:val="left" w:pos="1134"/>
        </w:tabs>
        <w:ind w:firstLine="567"/>
        <w:jc w:val="both"/>
        <w:rPr>
          <w:sz w:val="24"/>
          <w:szCs w:val="24"/>
        </w:rPr>
      </w:pPr>
      <w:r w:rsidRPr="0096341C">
        <w:rPr>
          <w:sz w:val="24"/>
          <w:szCs w:val="24"/>
        </w:rPr>
        <w:t>б) в иных случаях необоснованного увеличения стоимости и объемов выполненных Работ и Расходов.</w:t>
      </w:r>
    </w:p>
    <w:p w14:paraId="0B02DE95" w14:textId="77777777" w:rsidR="00E4058F" w:rsidRPr="0096341C" w:rsidRDefault="00E4058F" w:rsidP="00E4058F">
      <w:pPr>
        <w:tabs>
          <w:tab w:val="left" w:pos="1134"/>
        </w:tabs>
        <w:ind w:firstLine="567"/>
        <w:jc w:val="both"/>
        <w:rPr>
          <w:sz w:val="24"/>
          <w:szCs w:val="24"/>
        </w:rPr>
      </w:pPr>
      <w:r w:rsidRPr="0096341C">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0B02DE96" w14:textId="713A1898" w:rsidR="00E4058F" w:rsidRPr="0096341C" w:rsidRDefault="00E4058F" w:rsidP="00E4058F">
      <w:pPr>
        <w:tabs>
          <w:tab w:val="left" w:pos="1134"/>
        </w:tabs>
        <w:ind w:firstLine="567"/>
        <w:jc w:val="both"/>
        <w:rPr>
          <w:sz w:val="24"/>
          <w:szCs w:val="24"/>
        </w:rPr>
      </w:pPr>
      <w:r w:rsidRPr="0096341C">
        <w:rPr>
          <w:sz w:val="24"/>
          <w:szCs w:val="24"/>
        </w:rPr>
        <w:t>2.1</w:t>
      </w:r>
      <w:r w:rsidR="004B096A">
        <w:rPr>
          <w:sz w:val="24"/>
          <w:szCs w:val="24"/>
        </w:rPr>
        <w:t>4</w:t>
      </w:r>
      <w:r w:rsidRPr="0096341C">
        <w:rPr>
          <w:sz w:val="24"/>
          <w:szCs w:val="24"/>
        </w:rPr>
        <w:t>.1. Заказчик вправе требовать уменьшения стоимости Работ:</w:t>
      </w:r>
    </w:p>
    <w:p w14:paraId="0B02DE97" w14:textId="77777777" w:rsidR="00E4058F" w:rsidRPr="0096341C" w:rsidRDefault="00E4058F" w:rsidP="00E4058F">
      <w:pPr>
        <w:tabs>
          <w:tab w:val="left" w:pos="1134"/>
        </w:tabs>
        <w:ind w:firstLine="567"/>
        <w:jc w:val="both"/>
        <w:rPr>
          <w:sz w:val="24"/>
          <w:szCs w:val="24"/>
        </w:rPr>
      </w:pPr>
      <w:r w:rsidRPr="0096341C">
        <w:rPr>
          <w:sz w:val="24"/>
          <w:szCs w:val="24"/>
        </w:rPr>
        <w:t>а) в случае использования Подрядчиком без согласования с Заказчиком материалов более низкого качества;</w:t>
      </w:r>
    </w:p>
    <w:p w14:paraId="0B02DE98" w14:textId="2D36E10B" w:rsidR="00E4058F" w:rsidRPr="0096341C" w:rsidRDefault="00E4058F" w:rsidP="00E4058F">
      <w:pPr>
        <w:tabs>
          <w:tab w:val="left" w:pos="1134"/>
        </w:tabs>
        <w:ind w:firstLine="567"/>
        <w:jc w:val="both"/>
        <w:rPr>
          <w:sz w:val="24"/>
          <w:szCs w:val="24"/>
        </w:rPr>
      </w:pPr>
      <w:r w:rsidRPr="0096341C">
        <w:rPr>
          <w:sz w:val="24"/>
          <w:szCs w:val="24"/>
        </w:rPr>
        <w:t>б) в случае нарушения срока, качества и  иных условий выполнения Работ, влияющих на их стоимость.</w:t>
      </w:r>
    </w:p>
    <w:p w14:paraId="0B02DE99" w14:textId="298CCD4C" w:rsidR="00E4058F" w:rsidRPr="0096341C" w:rsidRDefault="00E4058F" w:rsidP="00E4058F">
      <w:pPr>
        <w:ind w:left="80" w:firstLine="567"/>
        <w:jc w:val="both"/>
        <w:rPr>
          <w:sz w:val="24"/>
          <w:szCs w:val="24"/>
        </w:rPr>
      </w:pPr>
      <w:r w:rsidRPr="0096341C">
        <w:rPr>
          <w:sz w:val="24"/>
          <w:szCs w:val="24"/>
        </w:rPr>
        <w:t>2.1</w:t>
      </w:r>
      <w:r w:rsidR="004B096A">
        <w:rPr>
          <w:sz w:val="24"/>
          <w:szCs w:val="24"/>
        </w:rPr>
        <w:t>5</w:t>
      </w:r>
      <w:r w:rsidRPr="0096341C">
        <w:rPr>
          <w:sz w:val="24"/>
          <w:szCs w:val="24"/>
        </w:rPr>
        <w:t>. Если принятые Работы, указанные в п. 2.1</w:t>
      </w:r>
      <w:r w:rsidR="004B096A">
        <w:rPr>
          <w:sz w:val="24"/>
          <w:szCs w:val="24"/>
        </w:rPr>
        <w:t>4</w:t>
      </w:r>
      <w:r w:rsidRPr="0096341C">
        <w:rPr>
          <w:sz w:val="24"/>
          <w:szCs w:val="24"/>
        </w:rPr>
        <w:t>. настоящего Договора, оплачены Заказчиком, Заказчик вправе по своему усмотрению:</w:t>
      </w:r>
    </w:p>
    <w:p w14:paraId="0B02DE9A" w14:textId="79B88428" w:rsidR="00E4058F" w:rsidRPr="0096341C" w:rsidRDefault="00E4058F" w:rsidP="00E4058F">
      <w:pPr>
        <w:ind w:firstLine="567"/>
        <w:jc w:val="both"/>
        <w:rPr>
          <w:sz w:val="24"/>
          <w:szCs w:val="24"/>
        </w:rPr>
      </w:pPr>
      <w:r w:rsidRPr="0096341C">
        <w:rPr>
          <w:sz w:val="24"/>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w:t>
      </w:r>
      <w:r w:rsidR="004B096A">
        <w:rPr>
          <w:sz w:val="24"/>
          <w:szCs w:val="24"/>
        </w:rPr>
        <w:t>4</w:t>
      </w:r>
      <w:r w:rsidRPr="0096341C">
        <w:rPr>
          <w:sz w:val="24"/>
          <w:szCs w:val="24"/>
        </w:rPr>
        <w:t xml:space="preserve"> настоящего договора, в порядке, установленном п. 2.1</w:t>
      </w:r>
      <w:r w:rsidR="004B096A">
        <w:rPr>
          <w:sz w:val="24"/>
          <w:szCs w:val="24"/>
        </w:rPr>
        <w:t>5</w:t>
      </w:r>
      <w:r w:rsidRPr="0096341C">
        <w:rPr>
          <w:sz w:val="24"/>
          <w:szCs w:val="24"/>
        </w:rPr>
        <w:t xml:space="preserve">.1 настоящего </w:t>
      </w:r>
      <w:r w:rsidRPr="0096341C">
        <w:rPr>
          <w:sz w:val="24"/>
          <w:szCs w:val="24"/>
        </w:rPr>
        <w:lastRenderedPageBreak/>
        <w:t>договора. После такой корректировки акт считается подписанным Сторонами в новой редакции;</w:t>
      </w:r>
    </w:p>
    <w:p w14:paraId="0B02DE9B" w14:textId="77777777" w:rsidR="00E4058F" w:rsidRPr="0096341C" w:rsidRDefault="00E4058F" w:rsidP="00E4058F">
      <w:pPr>
        <w:ind w:firstLine="567"/>
        <w:jc w:val="both"/>
        <w:rPr>
          <w:sz w:val="24"/>
          <w:szCs w:val="24"/>
        </w:rPr>
      </w:pPr>
      <w:r w:rsidRPr="0096341C">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0B02DE9C" w14:textId="33A8F176" w:rsidR="00E4058F" w:rsidRPr="0096341C" w:rsidRDefault="00E4058F" w:rsidP="00E4058F">
      <w:pPr>
        <w:ind w:firstLine="567"/>
        <w:jc w:val="both"/>
        <w:rPr>
          <w:sz w:val="24"/>
          <w:szCs w:val="24"/>
        </w:rPr>
      </w:pPr>
      <w:r w:rsidRPr="0096341C">
        <w:rPr>
          <w:sz w:val="24"/>
          <w:szCs w:val="24"/>
        </w:rPr>
        <w:t>2.1</w:t>
      </w:r>
      <w:r w:rsidR="00295483">
        <w:rPr>
          <w:sz w:val="24"/>
          <w:szCs w:val="24"/>
        </w:rPr>
        <w:t>5</w:t>
      </w:r>
      <w:r w:rsidRPr="0096341C">
        <w:rPr>
          <w:sz w:val="24"/>
          <w:szCs w:val="24"/>
        </w:rPr>
        <w:t>.1. Комиссия для установления факта, указанного в п. 2.1</w:t>
      </w:r>
      <w:r w:rsidR="00295483">
        <w:rPr>
          <w:sz w:val="24"/>
          <w:szCs w:val="24"/>
        </w:rPr>
        <w:t>4</w:t>
      </w:r>
      <w:r w:rsidRPr="0096341C">
        <w:rPr>
          <w:sz w:val="24"/>
          <w:szCs w:val="24"/>
        </w:rPr>
        <w:t xml:space="preserve"> настоящего договора, включает представителей Заказчика и Подрядчика.</w:t>
      </w:r>
    </w:p>
    <w:p w14:paraId="0B02DE9D" w14:textId="16520ECF" w:rsidR="00E4058F" w:rsidRPr="0096341C" w:rsidRDefault="00E4058F" w:rsidP="00E4058F">
      <w:pPr>
        <w:pStyle w:val="a9"/>
        <w:tabs>
          <w:tab w:val="left" w:pos="567"/>
        </w:tabs>
        <w:spacing w:line="240" w:lineRule="auto"/>
        <w:ind w:firstLine="567"/>
        <w:rPr>
          <w:szCs w:val="24"/>
        </w:rPr>
      </w:pPr>
      <w:r w:rsidRPr="0096341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00295483">
        <w:rPr>
          <w:szCs w:val="24"/>
          <w:lang w:val="ru-RU"/>
        </w:rPr>
        <w:t>4</w:t>
      </w:r>
      <w:r w:rsidRPr="0096341C">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
    <w:p w14:paraId="0B02DE9E" w14:textId="0404958F" w:rsidR="00E4058F" w:rsidRPr="0096341C" w:rsidRDefault="00E4058F" w:rsidP="00E4058F">
      <w:pPr>
        <w:pStyle w:val="a9"/>
        <w:tabs>
          <w:tab w:val="left" w:pos="567"/>
        </w:tabs>
        <w:spacing w:line="240" w:lineRule="auto"/>
        <w:ind w:firstLine="709"/>
        <w:rPr>
          <w:szCs w:val="24"/>
        </w:rPr>
      </w:pPr>
      <w:r w:rsidRPr="0096341C">
        <w:rPr>
          <w:szCs w:val="24"/>
        </w:rPr>
        <w:t>2.</w:t>
      </w:r>
      <w:r w:rsidRPr="0096341C">
        <w:rPr>
          <w:szCs w:val="24"/>
          <w:lang w:val="ru-RU"/>
        </w:rPr>
        <w:t>1</w:t>
      </w:r>
      <w:r w:rsidR="00295483">
        <w:rPr>
          <w:szCs w:val="24"/>
          <w:lang w:val="ru-RU"/>
        </w:rPr>
        <w:t>6</w:t>
      </w:r>
      <w:r w:rsidRPr="0096341C">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0B02DE9F" w14:textId="28D10434" w:rsidR="00E4058F" w:rsidRPr="0096341C" w:rsidRDefault="00E4058F" w:rsidP="00E4058F">
      <w:pPr>
        <w:tabs>
          <w:tab w:val="left" w:pos="1134"/>
        </w:tabs>
        <w:ind w:firstLine="567"/>
        <w:jc w:val="both"/>
        <w:rPr>
          <w:sz w:val="24"/>
          <w:szCs w:val="24"/>
        </w:rPr>
      </w:pPr>
      <w:r w:rsidRPr="0096341C">
        <w:rPr>
          <w:sz w:val="24"/>
          <w:szCs w:val="24"/>
        </w:rPr>
        <w:t xml:space="preserve">полученная подрядчиком экономия подлежит распределению между сторонами в следующем соотношении: Заказчику </w:t>
      </w:r>
      <w:r w:rsidR="00344AC1">
        <w:rPr>
          <w:sz w:val="24"/>
          <w:szCs w:val="24"/>
        </w:rPr>
        <w:t>10</w:t>
      </w:r>
      <w:r w:rsidR="0038409E" w:rsidRPr="0038409E">
        <w:rPr>
          <w:i/>
          <w:sz w:val="24"/>
          <w:szCs w:val="24"/>
        </w:rPr>
        <w:t>0 %</w:t>
      </w:r>
      <w:r w:rsidRPr="0096341C">
        <w:rPr>
          <w:sz w:val="24"/>
          <w:szCs w:val="24"/>
        </w:rPr>
        <w:t xml:space="preserve">, Подрядчику </w:t>
      </w:r>
      <w:r w:rsidR="0038409E" w:rsidRPr="0038409E">
        <w:rPr>
          <w:i/>
          <w:sz w:val="24"/>
          <w:szCs w:val="24"/>
        </w:rPr>
        <w:t>0 %</w:t>
      </w:r>
      <w:r w:rsidRPr="0096341C">
        <w:rPr>
          <w:sz w:val="24"/>
          <w:szCs w:val="24"/>
        </w:rPr>
        <w:t xml:space="preserve">. </w:t>
      </w:r>
    </w:p>
    <w:p w14:paraId="0B02DEA0" w14:textId="3B22EB5C"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2.1</w:t>
      </w:r>
      <w:r w:rsidR="00295483">
        <w:rPr>
          <w:rFonts w:ascii="Times New Roman" w:hAnsi="Times New Roman"/>
          <w:sz w:val="24"/>
          <w:szCs w:val="24"/>
          <w:lang w:eastAsia="ru-RU"/>
        </w:rPr>
        <w:t>7</w:t>
      </w:r>
      <w:r w:rsidRPr="0096341C">
        <w:rPr>
          <w:rFonts w:ascii="Times New Roman" w:hAnsi="Times New Roman"/>
          <w:sz w:val="24"/>
          <w:szCs w:val="24"/>
          <w:lang w:eastAsia="ru-RU"/>
        </w:rPr>
        <w:t xml:space="preserve">. Заказчик вправе в одностороннем порядке  вносить корректировки в сроки выполнения Работ </w:t>
      </w:r>
      <w:r w:rsidRPr="0096341C">
        <w:rPr>
          <w:rFonts w:ascii="Times New Roman" w:hAnsi="Times New Roman"/>
          <w:i/>
          <w:sz w:val="24"/>
          <w:szCs w:val="24"/>
          <w:lang w:eastAsia="ru-RU"/>
        </w:rPr>
        <w:t>при корректировках инвестиционных программ, программ ремонта оборудования (ЗиС, ТПиР, эксплуатации и пр.)</w:t>
      </w:r>
      <w:r w:rsidRPr="0096341C">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96341C">
        <w:rPr>
          <w:rFonts w:ascii="Times New Roman" w:hAnsi="Times New Roman"/>
          <w:b/>
          <w:sz w:val="24"/>
          <w:szCs w:val="24"/>
          <w:lang w:eastAsia="ru-RU"/>
        </w:rPr>
        <w:t>,</w:t>
      </w:r>
      <w:r w:rsidRPr="0096341C">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14:paraId="0B02DEA1" w14:textId="6F3C3FE9" w:rsidR="00E4058F" w:rsidRPr="0096341C" w:rsidRDefault="00E4058F" w:rsidP="00E4058F">
      <w:pPr>
        <w:pStyle w:val="ab"/>
        <w:widowControl/>
        <w:spacing w:line="240" w:lineRule="auto"/>
        <w:rPr>
          <w:szCs w:val="24"/>
        </w:rPr>
      </w:pPr>
      <w:r w:rsidRPr="0096341C">
        <w:rPr>
          <w:szCs w:val="24"/>
        </w:rPr>
        <w:t>2.1</w:t>
      </w:r>
      <w:r w:rsidR="00295483">
        <w:rPr>
          <w:szCs w:val="24"/>
        </w:rPr>
        <w:t>8</w:t>
      </w:r>
      <w:r w:rsidRPr="0096341C">
        <w:rPr>
          <w:szCs w:val="24"/>
        </w:rPr>
        <w:t>. 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0B02DEA2" w14:textId="68F11D49" w:rsidR="00E4058F" w:rsidRDefault="00E4058F" w:rsidP="00E4058F">
      <w:pPr>
        <w:ind w:firstLine="709"/>
        <w:jc w:val="both"/>
        <w:rPr>
          <w:i/>
          <w:sz w:val="24"/>
          <w:szCs w:val="24"/>
        </w:rPr>
      </w:pPr>
      <w:r w:rsidRPr="0096341C">
        <w:rPr>
          <w:i/>
          <w:sz w:val="24"/>
          <w:szCs w:val="24"/>
        </w:rPr>
        <w:t>2.</w:t>
      </w:r>
      <w:r w:rsidR="00295483">
        <w:rPr>
          <w:i/>
          <w:sz w:val="24"/>
          <w:szCs w:val="24"/>
        </w:rPr>
        <w:t>19</w:t>
      </w:r>
      <w:r w:rsidRPr="0096341C">
        <w:rPr>
          <w:i/>
          <w:sz w:val="24"/>
          <w:szCs w:val="24"/>
        </w:rPr>
        <w:t>.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14:paraId="2BE6E824" w14:textId="77777777" w:rsidR="00930C55" w:rsidRPr="00930C55" w:rsidRDefault="00930C55" w:rsidP="00930C55">
      <w:pPr>
        <w:ind w:firstLine="709"/>
        <w:jc w:val="both"/>
        <w:rPr>
          <w:sz w:val="24"/>
          <w:szCs w:val="24"/>
        </w:rPr>
      </w:pPr>
      <w:r w:rsidRPr="00930C55">
        <w:rPr>
          <w:i/>
          <w:sz w:val="24"/>
          <w:szCs w:val="24"/>
        </w:rPr>
        <w:t xml:space="preserve">2.20. </w:t>
      </w:r>
      <w:r w:rsidRPr="00930C55">
        <w:rPr>
          <w:sz w:val="24"/>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14:paraId="3B8D3871" w14:textId="33BB1A26" w:rsidR="00930C55" w:rsidRPr="0096341C" w:rsidRDefault="00930C55" w:rsidP="00E4058F">
      <w:pPr>
        <w:ind w:firstLine="709"/>
        <w:jc w:val="both"/>
        <w:rPr>
          <w:i/>
          <w:sz w:val="24"/>
          <w:szCs w:val="24"/>
        </w:rPr>
      </w:pPr>
    </w:p>
    <w:p w14:paraId="0B02DEA4" w14:textId="77777777" w:rsidR="00E4058F" w:rsidRPr="0096341C" w:rsidRDefault="00E4058F" w:rsidP="00E4058F">
      <w:pPr>
        <w:tabs>
          <w:tab w:val="left" w:pos="1134"/>
        </w:tabs>
        <w:ind w:firstLine="567"/>
        <w:jc w:val="both"/>
        <w:rPr>
          <w:sz w:val="24"/>
          <w:szCs w:val="24"/>
        </w:rPr>
      </w:pPr>
    </w:p>
    <w:p w14:paraId="0B02DEA5" w14:textId="77777777" w:rsidR="00E4058F" w:rsidRPr="0096341C" w:rsidRDefault="00E4058F" w:rsidP="00E4058F">
      <w:pPr>
        <w:jc w:val="center"/>
        <w:rPr>
          <w:b/>
          <w:bCs/>
          <w:sz w:val="24"/>
          <w:szCs w:val="24"/>
        </w:rPr>
      </w:pPr>
      <w:r w:rsidRPr="0096341C">
        <w:rPr>
          <w:b/>
          <w:bCs/>
          <w:sz w:val="24"/>
          <w:szCs w:val="24"/>
        </w:rPr>
        <w:t xml:space="preserve">3.  ОБЯЗАННОСТИ СТОРОН  </w:t>
      </w:r>
    </w:p>
    <w:p w14:paraId="0B02DEA6" w14:textId="77777777" w:rsidR="00E4058F" w:rsidRPr="0096341C" w:rsidRDefault="00E4058F" w:rsidP="00E4058F">
      <w:pPr>
        <w:ind w:firstLine="709"/>
        <w:jc w:val="both"/>
        <w:rPr>
          <w:b/>
          <w:sz w:val="24"/>
          <w:szCs w:val="24"/>
        </w:rPr>
      </w:pPr>
      <w:r w:rsidRPr="0096341C">
        <w:rPr>
          <w:b/>
          <w:sz w:val="24"/>
          <w:szCs w:val="24"/>
        </w:rPr>
        <w:t>3.1. Заказчик обязуется:</w:t>
      </w:r>
    </w:p>
    <w:p w14:paraId="0B02DEA7" w14:textId="77777777" w:rsidR="00E4058F" w:rsidRPr="0096341C" w:rsidRDefault="00E4058F" w:rsidP="00E4058F">
      <w:pPr>
        <w:numPr>
          <w:ilvl w:val="2"/>
          <w:numId w:val="2"/>
        </w:numPr>
        <w:tabs>
          <w:tab w:val="left" w:pos="1134"/>
        </w:tabs>
        <w:ind w:left="0" w:firstLine="710"/>
        <w:jc w:val="both"/>
        <w:rPr>
          <w:i/>
          <w:sz w:val="24"/>
          <w:szCs w:val="24"/>
        </w:rPr>
      </w:pPr>
      <w:r w:rsidRPr="0096341C">
        <w:rPr>
          <w:sz w:val="24"/>
          <w:szCs w:val="24"/>
        </w:rPr>
        <w:t xml:space="preserve">Создать Подрядчику необходимые условия для выполнения Работ </w:t>
      </w:r>
      <w:r w:rsidRPr="0096341C">
        <w:rPr>
          <w:i/>
          <w:sz w:val="24"/>
          <w:szCs w:val="24"/>
        </w:rPr>
        <w:t>в следующем объеме:</w:t>
      </w:r>
      <w:r w:rsidRPr="0096341C">
        <w:rPr>
          <w:i/>
          <w:sz w:val="24"/>
          <w:szCs w:val="24"/>
          <w:lang w:eastAsia="en-US"/>
        </w:rPr>
        <w:t xml:space="preserve"> </w:t>
      </w:r>
      <w:r w:rsidRPr="0096341C">
        <w:rPr>
          <w:i/>
          <w:sz w:val="24"/>
          <w:szCs w:val="24"/>
        </w:rPr>
        <w:t xml:space="preserve">осуществлять подключение электроприводов механизмов и инструмента, средств электросварки и т.д. </w:t>
      </w:r>
    </w:p>
    <w:p w14:paraId="0B02DEA8" w14:textId="77777777" w:rsidR="00E4058F" w:rsidRPr="0096341C" w:rsidRDefault="00E4058F" w:rsidP="00E4058F">
      <w:pPr>
        <w:numPr>
          <w:ilvl w:val="2"/>
          <w:numId w:val="2"/>
        </w:numPr>
        <w:tabs>
          <w:tab w:val="left" w:pos="1134"/>
        </w:tabs>
        <w:ind w:left="0" w:firstLine="710"/>
        <w:jc w:val="both"/>
        <w:rPr>
          <w:i/>
          <w:sz w:val="24"/>
          <w:szCs w:val="24"/>
        </w:rPr>
      </w:pPr>
      <w:r w:rsidRPr="0096341C">
        <w:rPr>
          <w:i/>
          <w:sz w:val="24"/>
          <w:szCs w:val="24"/>
        </w:rPr>
        <w:t>Передать Подрядчику по акту Строительную площадку до начала производства Работ.</w:t>
      </w:r>
    </w:p>
    <w:p w14:paraId="0B02DEA9" w14:textId="77777777" w:rsidR="00E4058F" w:rsidRPr="0096341C" w:rsidRDefault="00E4058F" w:rsidP="00E4058F">
      <w:pPr>
        <w:numPr>
          <w:ilvl w:val="2"/>
          <w:numId w:val="2"/>
        </w:numPr>
        <w:tabs>
          <w:tab w:val="left" w:pos="1134"/>
        </w:tabs>
        <w:ind w:left="0" w:firstLine="710"/>
        <w:jc w:val="both"/>
        <w:rPr>
          <w:i/>
          <w:sz w:val="24"/>
          <w:szCs w:val="24"/>
        </w:rPr>
      </w:pPr>
      <w:r w:rsidRPr="0096341C">
        <w:rPr>
          <w:i/>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0B02DEAA" w14:textId="77777777" w:rsidR="00E4058F" w:rsidRPr="0038409E" w:rsidRDefault="00E4058F" w:rsidP="00E4058F">
      <w:pPr>
        <w:numPr>
          <w:ilvl w:val="2"/>
          <w:numId w:val="2"/>
        </w:numPr>
        <w:tabs>
          <w:tab w:val="left" w:pos="1134"/>
        </w:tabs>
        <w:ind w:left="0" w:firstLine="710"/>
        <w:jc w:val="both"/>
        <w:rPr>
          <w:sz w:val="24"/>
          <w:szCs w:val="24"/>
        </w:rPr>
      </w:pPr>
      <w:r w:rsidRPr="0038409E">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0B02DEAB" w14:textId="77777777" w:rsidR="00E4058F" w:rsidRPr="0096341C" w:rsidRDefault="00E4058F" w:rsidP="00E4058F">
      <w:pPr>
        <w:numPr>
          <w:ilvl w:val="2"/>
          <w:numId w:val="2"/>
        </w:numPr>
        <w:tabs>
          <w:tab w:val="left" w:pos="1134"/>
        </w:tabs>
        <w:ind w:left="0" w:firstLine="710"/>
        <w:jc w:val="both"/>
        <w:rPr>
          <w:sz w:val="24"/>
          <w:szCs w:val="24"/>
        </w:rPr>
      </w:pPr>
      <w:r w:rsidRPr="0096341C">
        <w:rPr>
          <w:sz w:val="24"/>
          <w:szCs w:val="24"/>
        </w:rPr>
        <w:t>Обеспечить оформление пропусков и разрешений для въезда персонала, техники и автотранспорта Подрядчика на Объект.</w:t>
      </w:r>
    </w:p>
    <w:p w14:paraId="0B02DEAC" w14:textId="25FF974D" w:rsidR="00E4058F" w:rsidRPr="0096341C" w:rsidRDefault="00E4058F" w:rsidP="00E4058F">
      <w:pPr>
        <w:numPr>
          <w:ilvl w:val="2"/>
          <w:numId w:val="2"/>
        </w:numPr>
        <w:tabs>
          <w:tab w:val="left" w:pos="1134"/>
        </w:tabs>
        <w:ind w:left="0" w:firstLine="710"/>
        <w:jc w:val="both"/>
        <w:rPr>
          <w:sz w:val="24"/>
          <w:szCs w:val="24"/>
        </w:rPr>
      </w:pPr>
      <w:r w:rsidRPr="0096341C">
        <w:rPr>
          <w:sz w:val="24"/>
          <w:szCs w:val="24"/>
        </w:rPr>
        <w:t>Осуществлять контроль соблюдения Подрядчиком требований природоохранного законодательства РФ и Системы экологического менеджмента</w:t>
      </w:r>
      <w:r w:rsidR="009073BF">
        <w:rPr>
          <w:sz w:val="24"/>
          <w:szCs w:val="24"/>
        </w:rPr>
        <w:t xml:space="preserve"> (СЭМ)</w:t>
      </w:r>
      <w:r w:rsidRPr="0096341C">
        <w:rPr>
          <w:sz w:val="24"/>
          <w:szCs w:val="24"/>
        </w:rPr>
        <w:t>.</w:t>
      </w:r>
    </w:p>
    <w:p w14:paraId="0B02DEAD" w14:textId="5A4A0D05" w:rsidR="00E4058F" w:rsidRPr="0096341C" w:rsidRDefault="00E4058F" w:rsidP="00E4058F">
      <w:pPr>
        <w:numPr>
          <w:ilvl w:val="2"/>
          <w:numId w:val="2"/>
        </w:numPr>
        <w:tabs>
          <w:tab w:val="left" w:pos="1134"/>
        </w:tabs>
        <w:ind w:left="0" w:firstLine="710"/>
        <w:jc w:val="both"/>
        <w:rPr>
          <w:i/>
          <w:sz w:val="24"/>
          <w:szCs w:val="24"/>
        </w:rPr>
      </w:pPr>
      <w:r w:rsidRPr="0096341C">
        <w:rPr>
          <w:i/>
          <w:sz w:val="24"/>
          <w:szCs w:val="24"/>
        </w:rPr>
        <w:lastRenderedPageBreak/>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производства работ (Приложение №</w:t>
      </w:r>
      <w:r w:rsidR="00344AC1">
        <w:rPr>
          <w:i/>
          <w:sz w:val="24"/>
          <w:szCs w:val="24"/>
        </w:rPr>
        <w:t>2</w:t>
      </w:r>
      <w:r w:rsidRPr="0096341C">
        <w:rPr>
          <w:i/>
          <w:sz w:val="24"/>
          <w:szCs w:val="24"/>
        </w:rPr>
        <w:t xml:space="preserve"> к настоящему Договору).</w:t>
      </w:r>
    </w:p>
    <w:p w14:paraId="0B02DEAE" w14:textId="77777777" w:rsidR="00E4058F" w:rsidRPr="0096341C" w:rsidRDefault="00E4058F" w:rsidP="00E4058F">
      <w:pPr>
        <w:numPr>
          <w:ilvl w:val="2"/>
          <w:numId w:val="2"/>
        </w:numPr>
        <w:tabs>
          <w:tab w:val="left" w:pos="1134"/>
        </w:tabs>
        <w:ind w:left="0" w:firstLine="710"/>
        <w:jc w:val="both"/>
        <w:rPr>
          <w:sz w:val="24"/>
          <w:szCs w:val="24"/>
        </w:rPr>
      </w:pPr>
      <w:r w:rsidRPr="0096341C">
        <w:rPr>
          <w:sz w:val="24"/>
          <w:szCs w:val="24"/>
        </w:rPr>
        <w:t>Принять выполненные Работы с участием Подрядчика.</w:t>
      </w:r>
    </w:p>
    <w:p w14:paraId="0B02DEAF" w14:textId="77777777" w:rsidR="00E4058F" w:rsidRPr="0096341C" w:rsidRDefault="00E4058F" w:rsidP="00E4058F">
      <w:pPr>
        <w:numPr>
          <w:ilvl w:val="2"/>
          <w:numId w:val="2"/>
        </w:numPr>
        <w:tabs>
          <w:tab w:val="left" w:pos="1134"/>
        </w:tabs>
        <w:ind w:left="0" w:firstLine="710"/>
        <w:jc w:val="both"/>
        <w:rPr>
          <w:sz w:val="24"/>
          <w:szCs w:val="24"/>
        </w:rPr>
      </w:pPr>
      <w:r w:rsidRPr="0096341C">
        <w:rPr>
          <w:sz w:val="24"/>
          <w:szCs w:val="24"/>
        </w:rPr>
        <w:t>Оплатить выполненные и принятые Работы и Расходы Подрядчика в соответствии с условиями настоящего Договора.</w:t>
      </w:r>
    </w:p>
    <w:p w14:paraId="5D7F3C08" w14:textId="77777777" w:rsidR="007B2A8B" w:rsidRDefault="00E4058F" w:rsidP="00E4058F">
      <w:pPr>
        <w:numPr>
          <w:ilvl w:val="2"/>
          <w:numId w:val="2"/>
        </w:numPr>
        <w:tabs>
          <w:tab w:val="left" w:pos="1134"/>
        </w:tabs>
        <w:ind w:left="0" w:firstLine="710"/>
        <w:jc w:val="both"/>
        <w:rPr>
          <w:sz w:val="24"/>
          <w:szCs w:val="24"/>
        </w:rPr>
      </w:pPr>
      <w:r w:rsidRPr="0038409E">
        <w:rPr>
          <w:sz w:val="24"/>
          <w:szCs w:val="24"/>
        </w:rPr>
        <w:t xml:space="preserve">Провести инструктаж Подрядчика об Экологической политике </w:t>
      </w:r>
    </w:p>
    <w:p w14:paraId="0B02DEB0" w14:textId="752EE8ED" w:rsidR="00E4058F" w:rsidRPr="0038409E" w:rsidRDefault="00E4058F" w:rsidP="007B2A8B">
      <w:pPr>
        <w:tabs>
          <w:tab w:val="left" w:pos="1134"/>
        </w:tabs>
        <w:jc w:val="both"/>
        <w:rPr>
          <w:sz w:val="24"/>
          <w:szCs w:val="24"/>
        </w:rPr>
      </w:pPr>
      <w:r w:rsidRPr="0038409E">
        <w:rPr>
          <w:sz w:val="24"/>
          <w:szCs w:val="24"/>
        </w:rPr>
        <w:t xml:space="preserve">(приложение № </w:t>
      </w:r>
      <w:r w:rsidR="00344AC1">
        <w:rPr>
          <w:sz w:val="24"/>
          <w:szCs w:val="24"/>
        </w:rPr>
        <w:t>4</w:t>
      </w:r>
      <w:r w:rsidRPr="0038409E">
        <w:rPr>
          <w:sz w:val="24"/>
          <w:szCs w:val="24"/>
        </w:rPr>
        <w:t>).</w:t>
      </w:r>
    </w:p>
    <w:p w14:paraId="0B02DEB1" w14:textId="77777777" w:rsidR="00E4058F" w:rsidRPr="0096341C" w:rsidRDefault="00E4058F" w:rsidP="00E4058F">
      <w:pPr>
        <w:numPr>
          <w:ilvl w:val="2"/>
          <w:numId w:val="2"/>
        </w:numPr>
        <w:tabs>
          <w:tab w:val="left" w:pos="1134"/>
        </w:tabs>
        <w:ind w:left="0" w:firstLine="710"/>
        <w:jc w:val="both"/>
        <w:rPr>
          <w:i/>
          <w:sz w:val="24"/>
          <w:szCs w:val="24"/>
        </w:rPr>
      </w:pPr>
      <w:r w:rsidRPr="0096341C">
        <w:rPr>
          <w:i/>
          <w:sz w:val="24"/>
          <w:szCs w:val="24"/>
        </w:rPr>
        <w:t>Заказчик по своему усмотрению может:</w:t>
      </w:r>
    </w:p>
    <w:p w14:paraId="5B7F96A1" w14:textId="77777777" w:rsidR="00F30D42" w:rsidRDefault="00E4058F" w:rsidP="00F30D42">
      <w:pPr>
        <w:pStyle w:val="ad"/>
        <w:numPr>
          <w:ilvl w:val="0"/>
          <w:numId w:val="3"/>
        </w:numPr>
        <w:tabs>
          <w:tab w:val="left" w:pos="993"/>
        </w:tabs>
        <w:ind w:left="0" w:firstLine="709"/>
        <w:contextualSpacing/>
        <w:jc w:val="both"/>
        <w:rPr>
          <w:rFonts w:ascii="Times New Roman" w:hAnsi="Times New Roman"/>
          <w:i/>
          <w:sz w:val="24"/>
          <w:szCs w:val="24"/>
        </w:rPr>
      </w:pPr>
      <w:r w:rsidRPr="0096341C">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0B02DEB4" w14:textId="48C27F38" w:rsidR="00E4058F" w:rsidRPr="00F30D42" w:rsidRDefault="00E4058F" w:rsidP="00F30D42">
      <w:pPr>
        <w:pStyle w:val="ad"/>
        <w:numPr>
          <w:ilvl w:val="0"/>
          <w:numId w:val="3"/>
        </w:numPr>
        <w:tabs>
          <w:tab w:val="left" w:pos="993"/>
        </w:tabs>
        <w:ind w:left="0" w:firstLine="709"/>
        <w:contextualSpacing/>
        <w:jc w:val="both"/>
        <w:rPr>
          <w:rFonts w:ascii="Times New Roman" w:hAnsi="Times New Roman"/>
          <w:i/>
          <w:sz w:val="24"/>
          <w:szCs w:val="24"/>
        </w:rPr>
      </w:pPr>
      <w:r w:rsidRPr="00F30D42">
        <w:rPr>
          <w:i/>
          <w:szCs w:val="24"/>
        </w:rPr>
        <w:t>если иное не будет установлено Сторонами в соответствующем дополнительном соглашении к Договору.</w:t>
      </w:r>
    </w:p>
    <w:p w14:paraId="0B02DEB5" w14:textId="77777777" w:rsidR="00E4058F" w:rsidRPr="0096341C" w:rsidRDefault="00E4058F" w:rsidP="00E4058F">
      <w:pPr>
        <w:numPr>
          <w:ilvl w:val="2"/>
          <w:numId w:val="2"/>
        </w:numPr>
        <w:tabs>
          <w:tab w:val="left" w:pos="1134"/>
        </w:tabs>
        <w:ind w:left="0" w:firstLine="709"/>
        <w:jc w:val="both"/>
        <w:rPr>
          <w:sz w:val="24"/>
          <w:szCs w:val="24"/>
        </w:rPr>
      </w:pPr>
      <w:r w:rsidRPr="0096341C">
        <w:rPr>
          <w:sz w:val="24"/>
          <w:szCs w:val="24"/>
        </w:rPr>
        <w:t xml:space="preserve">Выполнить в полном объеме все обязательства, предусмотренные в других условиях настоящего Договора.   </w:t>
      </w:r>
    </w:p>
    <w:p w14:paraId="0B02DEB6" w14:textId="77777777" w:rsidR="00E4058F" w:rsidRPr="0096341C" w:rsidRDefault="00E4058F" w:rsidP="00E4058F">
      <w:pPr>
        <w:numPr>
          <w:ilvl w:val="2"/>
          <w:numId w:val="2"/>
        </w:numPr>
        <w:tabs>
          <w:tab w:val="left" w:pos="1134"/>
        </w:tabs>
        <w:ind w:left="0" w:firstLine="709"/>
        <w:jc w:val="both"/>
        <w:rPr>
          <w:sz w:val="24"/>
          <w:szCs w:val="24"/>
        </w:rPr>
      </w:pPr>
      <w:r w:rsidRPr="0096341C">
        <w:rPr>
          <w:sz w:val="24"/>
          <w:szCs w:val="24"/>
        </w:rPr>
        <w:t>Заказчик вправе:</w:t>
      </w:r>
    </w:p>
    <w:p w14:paraId="0B02DEB7"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3.1.13.1.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0B02DEB8" w14:textId="312B20E1"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3.1.13.2. Проверять деятельность Подрядчика в части соблюдения им требований природоохранного законодательства, Системы экологического менеджмента (СЭМ) и санитарного состояния территории. </w:t>
      </w:r>
    </w:p>
    <w:p w14:paraId="0B02DEB9"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3.1.13.3.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0B02DEBA"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3.1.13.4. 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14:paraId="0B02DEBB"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1" w:name="sub_411"/>
      <w:r w:rsidRPr="0096341C">
        <w:rPr>
          <w:rFonts w:ascii="Times New Roman" w:hAnsi="Times New Roman"/>
          <w:sz w:val="24"/>
          <w:szCs w:val="24"/>
          <w:lang w:eastAsia="ru-RU"/>
        </w:rPr>
        <w:t>- осуществляет контроль за исполнением договора;</w:t>
      </w:r>
    </w:p>
    <w:p w14:paraId="0B02DEBC"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2" w:name="sub_412"/>
      <w:bookmarkEnd w:id="1"/>
      <w:r w:rsidRPr="0096341C">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14:paraId="0B02DEBD"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3" w:name="sub_413"/>
      <w:bookmarkEnd w:id="2"/>
      <w:r w:rsidRPr="0096341C">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14:paraId="0B02DEBE"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4" w:name="sub_414"/>
      <w:bookmarkEnd w:id="3"/>
      <w:r w:rsidRPr="0096341C">
        <w:rPr>
          <w:rFonts w:ascii="Times New Roman" w:hAnsi="Times New Roman"/>
          <w:sz w:val="24"/>
          <w:szCs w:val="24"/>
          <w:lang w:eastAsia="ru-RU"/>
        </w:rPr>
        <w:t>- дает согласие при необходимости осуществления дополнительных работ по Договору;</w:t>
      </w:r>
    </w:p>
    <w:p w14:paraId="0B02DEBF"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5" w:name="sub_415"/>
      <w:bookmarkEnd w:id="4"/>
      <w:r w:rsidRPr="0096341C">
        <w:rPr>
          <w:rFonts w:ascii="Times New Roman" w:hAnsi="Times New Roman"/>
          <w:sz w:val="24"/>
          <w:szCs w:val="24"/>
          <w:lang w:eastAsia="ru-RU"/>
        </w:rPr>
        <w:t>- осуществляет иные полномочия, предусмотренные настоящим Договором.</w:t>
      </w:r>
    </w:p>
    <w:bookmarkEnd w:id="5"/>
    <w:p w14:paraId="0B02DEC0"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14:paraId="0B02DEC1"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
    <w:p w14:paraId="0B02DEC2"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3.1.13.5. 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14:paraId="0B02DEC3" w14:textId="77777777" w:rsidR="00E4058F" w:rsidRPr="0096341C" w:rsidRDefault="00E4058F" w:rsidP="00E4058F">
      <w:pPr>
        <w:ind w:firstLine="709"/>
        <w:jc w:val="both"/>
        <w:rPr>
          <w:noProof/>
          <w:sz w:val="24"/>
          <w:szCs w:val="24"/>
        </w:rPr>
      </w:pPr>
    </w:p>
    <w:p w14:paraId="0B02DEC4" w14:textId="77777777" w:rsidR="00E4058F" w:rsidRPr="0096341C" w:rsidRDefault="00E4058F" w:rsidP="00E4058F">
      <w:pPr>
        <w:numPr>
          <w:ilvl w:val="1"/>
          <w:numId w:val="2"/>
        </w:numPr>
        <w:rPr>
          <w:b/>
          <w:sz w:val="24"/>
          <w:szCs w:val="24"/>
        </w:rPr>
      </w:pPr>
      <w:r w:rsidRPr="0096341C">
        <w:rPr>
          <w:b/>
          <w:sz w:val="24"/>
          <w:szCs w:val="24"/>
        </w:rPr>
        <w:t xml:space="preserve"> Подрядчик обязуется:</w:t>
      </w:r>
    </w:p>
    <w:p w14:paraId="0B02DEC5" w14:textId="77777777" w:rsidR="00E4058F" w:rsidRPr="0096341C" w:rsidRDefault="00E4058F" w:rsidP="00E4058F">
      <w:pPr>
        <w:numPr>
          <w:ilvl w:val="2"/>
          <w:numId w:val="2"/>
        </w:numPr>
        <w:tabs>
          <w:tab w:val="left" w:pos="1560"/>
        </w:tabs>
        <w:ind w:left="0" w:firstLine="710"/>
        <w:jc w:val="both"/>
        <w:rPr>
          <w:i/>
          <w:sz w:val="24"/>
          <w:szCs w:val="24"/>
        </w:rPr>
      </w:pPr>
      <w:r w:rsidRPr="0096341C">
        <w:rPr>
          <w:i/>
          <w:noProof/>
          <w:sz w:val="24"/>
          <w:szCs w:val="24"/>
        </w:rPr>
        <w:lastRenderedPageBreak/>
        <w:t>Принять от Заказчика по акту Строительную площадку до начала производства Работ.</w:t>
      </w:r>
    </w:p>
    <w:p w14:paraId="0B02DEC6" w14:textId="77777777" w:rsidR="00E4058F" w:rsidRPr="0096341C" w:rsidRDefault="00E4058F" w:rsidP="00E4058F">
      <w:pPr>
        <w:tabs>
          <w:tab w:val="left" w:pos="1560"/>
        </w:tabs>
        <w:ind w:firstLine="709"/>
        <w:jc w:val="both"/>
        <w:rPr>
          <w:i/>
          <w:noProof/>
          <w:sz w:val="24"/>
          <w:szCs w:val="24"/>
        </w:rPr>
      </w:pPr>
      <w:r w:rsidRPr="0096341C">
        <w:rPr>
          <w:i/>
          <w:noProof/>
          <w:sz w:val="24"/>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0B02DEC7" w14:textId="77777777" w:rsidR="00E4058F" w:rsidRPr="0096341C" w:rsidRDefault="00E4058F" w:rsidP="00E4058F">
      <w:pPr>
        <w:tabs>
          <w:tab w:val="left" w:pos="709"/>
        </w:tabs>
        <w:jc w:val="both"/>
        <w:rPr>
          <w:i/>
          <w:noProof/>
          <w:sz w:val="24"/>
          <w:szCs w:val="24"/>
        </w:rPr>
      </w:pPr>
      <w:r w:rsidRPr="0096341C">
        <w:rPr>
          <w:i/>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0B02DEC8" w14:textId="32529781" w:rsidR="00E4058F" w:rsidRPr="0096341C" w:rsidRDefault="00E4058F" w:rsidP="00E4058F">
      <w:pPr>
        <w:numPr>
          <w:ilvl w:val="2"/>
          <w:numId w:val="2"/>
        </w:numPr>
        <w:tabs>
          <w:tab w:val="left" w:pos="1418"/>
        </w:tabs>
        <w:ind w:left="0" w:firstLine="710"/>
        <w:jc w:val="both"/>
        <w:rPr>
          <w:i/>
          <w:noProof/>
          <w:sz w:val="24"/>
          <w:szCs w:val="24"/>
        </w:rPr>
      </w:pPr>
      <w:r w:rsidRPr="0096341C">
        <w:rPr>
          <w:i/>
          <w:noProof/>
          <w:sz w:val="24"/>
          <w:szCs w:val="24"/>
        </w:rPr>
        <w:t>Выполнить Работы по настоящему Договору собственными 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14:paraId="0B02DEC9" w14:textId="0B2A832E" w:rsidR="00E4058F" w:rsidRPr="0096341C" w:rsidRDefault="00E4058F" w:rsidP="00E4058F">
      <w:pPr>
        <w:numPr>
          <w:ilvl w:val="2"/>
          <w:numId w:val="2"/>
        </w:numPr>
        <w:tabs>
          <w:tab w:val="left" w:pos="1418"/>
        </w:tabs>
        <w:ind w:left="0" w:firstLine="710"/>
        <w:jc w:val="both"/>
        <w:rPr>
          <w:i/>
          <w:sz w:val="24"/>
          <w:szCs w:val="24"/>
        </w:rPr>
      </w:pPr>
      <w:r w:rsidRPr="0096341C">
        <w:rPr>
          <w:i/>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0B02DECA" w14:textId="77777777" w:rsidR="00E4058F" w:rsidRPr="0096341C" w:rsidRDefault="00E4058F" w:rsidP="00E4058F">
      <w:pPr>
        <w:numPr>
          <w:ilvl w:val="2"/>
          <w:numId w:val="2"/>
        </w:numPr>
        <w:tabs>
          <w:tab w:val="left" w:pos="1418"/>
        </w:tabs>
        <w:ind w:left="0" w:firstLine="709"/>
        <w:jc w:val="both"/>
        <w:rPr>
          <w:sz w:val="24"/>
          <w:szCs w:val="24"/>
        </w:rPr>
      </w:pPr>
      <w:r w:rsidRPr="0096341C">
        <w:rPr>
          <w:i/>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0B02DECB" w14:textId="77777777" w:rsidR="00E4058F" w:rsidRPr="0096341C" w:rsidRDefault="00E4058F" w:rsidP="00E4058F">
      <w:pPr>
        <w:numPr>
          <w:ilvl w:val="2"/>
          <w:numId w:val="2"/>
        </w:numPr>
        <w:tabs>
          <w:tab w:val="left" w:pos="1418"/>
        </w:tabs>
        <w:ind w:left="0" w:firstLine="709"/>
        <w:jc w:val="both"/>
        <w:rPr>
          <w:sz w:val="24"/>
          <w:szCs w:val="24"/>
        </w:rPr>
      </w:pPr>
      <w:r w:rsidRPr="0096341C">
        <w:rPr>
          <w:sz w:val="24"/>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w:t>
      </w:r>
      <w:r w:rsidRPr="0096341C">
        <w:rPr>
          <w:i/>
          <w:sz w:val="24"/>
          <w:szCs w:val="24"/>
        </w:rPr>
        <w:t>а также все причиненные в данной связи убытки</w:t>
      </w:r>
      <w:r w:rsidRPr="0096341C">
        <w:rPr>
          <w:sz w:val="24"/>
          <w:szCs w:val="24"/>
        </w:rPr>
        <w:t>.</w:t>
      </w:r>
    </w:p>
    <w:p w14:paraId="0B02DECC" w14:textId="77777777" w:rsidR="00E4058F" w:rsidRPr="0096341C" w:rsidRDefault="00E4058F" w:rsidP="00E4058F">
      <w:pPr>
        <w:numPr>
          <w:ilvl w:val="2"/>
          <w:numId w:val="2"/>
        </w:numPr>
        <w:tabs>
          <w:tab w:val="left" w:pos="851"/>
        </w:tabs>
        <w:ind w:left="0" w:firstLine="710"/>
        <w:jc w:val="both"/>
        <w:rPr>
          <w:sz w:val="24"/>
          <w:szCs w:val="24"/>
        </w:rPr>
      </w:pPr>
      <w:r w:rsidRPr="0096341C">
        <w:rPr>
          <w:sz w:val="24"/>
          <w:szCs w:val="24"/>
        </w:rPr>
        <w:t xml:space="preserve"> 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0B02DECD" w14:textId="77777777" w:rsidR="00E4058F" w:rsidRPr="0096341C" w:rsidRDefault="00E4058F" w:rsidP="00E4058F">
      <w:pPr>
        <w:tabs>
          <w:tab w:val="left" w:pos="851"/>
        </w:tabs>
        <w:jc w:val="both"/>
        <w:rPr>
          <w:sz w:val="24"/>
          <w:szCs w:val="24"/>
        </w:rPr>
      </w:pPr>
      <w:r w:rsidRPr="0096341C">
        <w:rPr>
          <w:sz w:val="24"/>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0B02DECE" w14:textId="77777777" w:rsidR="00E4058F" w:rsidRPr="0096341C" w:rsidRDefault="00E4058F" w:rsidP="00E4058F">
      <w:pPr>
        <w:tabs>
          <w:tab w:val="left" w:pos="851"/>
        </w:tabs>
        <w:jc w:val="both"/>
        <w:rPr>
          <w:i/>
          <w:sz w:val="24"/>
          <w:szCs w:val="24"/>
        </w:rPr>
      </w:pPr>
      <w:r w:rsidRPr="0096341C">
        <w:rPr>
          <w:sz w:val="24"/>
          <w:szCs w:val="24"/>
        </w:rPr>
        <w:tab/>
        <w:t>Подрядчик вправе привлекать к исполнению Договора субподрядчиков только при условии согласования привлекаемых лиц с Заказчиком.</w:t>
      </w:r>
      <w:r w:rsidRPr="0096341C">
        <w:rPr>
          <w:i/>
          <w:sz w:val="24"/>
          <w:szCs w:val="24"/>
        </w:rPr>
        <w:t xml:space="preserve"> </w:t>
      </w:r>
    </w:p>
    <w:p w14:paraId="0B02DECF" w14:textId="77777777" w:rsidR="00E4058F" w:rsidRPr="0096341C" w:rsidRDefault="00E4058F" w:rsidP="00E4058F">
      <w:pPr>
        <w:tabs>
          <w:tab w:val="left" w:pos="851"/>
        </w:tabs>
        <w:jc w:val="both"/>
        <w:rPr>
          <w:sz w:val="24"/>
          <w:szCs w:val="24"/>
        </w:rPr>
      </w:pPr>
      <w:r w:rsidRPr="0096341C">
        <w:rPr>
          <w:sz w:val="24"/>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0B02DED0" w14:textId="77777777" w:rsidR="00E4058F" w:rsidRPr="0096341C" w:rsidRDefault="00E4058F" w:rsidP="00E4058F">
      <w:pPr>
        <w:tabs>
          <w:tab w:val="left" w:pos="851"/>
        </w:tabs>
        <w:jc w:val="both"/>
        <w:rPr>
          <w:sz w:val="24"/>
          <w:szCs w:val="24"/>
        </w:rPr>
      </w:pPr>
    </w:p>
    <w:p w14:paraId="0B02DED1" w14:textId="77777777" w:rsidR="00E4058F" w:rsidRPr="0096341C" w:rsidRDefault="00E4058F" w:rsidP="00E4058F">
      <w:pPr>
        <w:tabs>
          <w:tab w:val="left" w:pos="851"/>
        </w:tabs>
        <w:jc w:val="both"/>
        <w:rPr>
          <w:i/>
          <w:sz w:val="24"/>
          <w:szCs w:val="24"/>
        </w:rPr>
      </w:pPr>
      <w:r w:rsidRPr="0096341C">
        <w:rPr>
          <w:i/>
          <w:sz w:val="24"/>
          <w:szCs w:val="24"/>
        </w:rPr>
        <w:tab/>
        <w:t>Порядок привлечения Подрядчиком  субподрядчиков:</w:t>
      </w:r>
    </w:p>
    <w:p w14:paraId="0B02DED2" w14:textId="77777777" w:rsidR="00E4058F" w:rsidRPr="0096341C" w:rsidRDefault="00E4058F" w:rsidP="00E4058F">
      <w:pPr>
        <w:tabs>
          <w:tab w:val="left" w:pos="851"/>
        </w:tabs>
        <w:jc w:val="both"/>
        <w:rPr>
          <w:i/>
          <w:sz w:val="24"/>
          <w:szCs w:val="24"/>
        </w:rPr>
      </w:pPr>
      <w:r w:rsidRPr="0096341C">
        <w:rPr>
          <w:i/>
          <w:sz w:val="24"/>
          <w:szCs w:val="24"/>
        </w:rPr>
        <w:tab/>
        <w:t xml:space="preserve">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w:t>
      </w:r>
      <w:r w:rsidRPr="0096341C">
        <w:rPr>
          <w:i/>
          <w:sz w:val="24"/>
          <w:szCs w:val="24"/>
        </w:rPr>
        <w:lastRenderedPageBreak/>
        <w:t>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0B02DED3" w14:textId="179F0AA8" w:rsidR="00E4058F" w:rsidRPr="0096341C" w:rsidRDefault="009A77B0" w:rsidP="00E4058F">
      <w:pPr>
        <w:tabs>
          <w:tab w:val="left" w:pos="851"/>
        </w:tabs>
        <w:jc w:val="both"/>
        <w:rPr>
          <w:i/>
          <w:sz w:val="24"/>
          <w:szCs w:val="24"/>
        </w:rPr>
      </w:pPr>
      <w:r>
        <w:rPr>
          <w:i/>
          <w:sz w:val="24"/>
          <w:szCs w:val="24"/>
        </w:rPr>
        <w:t>Ответственное лицо Заказчика</w:t>
      </w:r>
      <w:r w:rsidR="00E4058F" w:rsidRPr="0096341C">
        <w:rPr>
          <w:i/>
          <w:sz w:val="24"/>
          <w:szCs w:val="24"/>
        </w:rPr>
        <w:t xml:space="preserve"> в течение</w:t>
      </w:r>
      <w:r w:rsidR="007B2A8B">
        <w:rPr>
          <w:i/>
          <w:sz w:val="24"/>
          <w:szCs w:val="24"/>
        </w:rPr>
        <w:t xml:space="preserve"> 5</w:t>
      </w:r>
      <w:r w:rsidR="00E4058F" w:rsidRPr="0096341C">
        <w:rPr>
          <w:i/>
          <w:sz w:val="24"/>
          <w:szCs w:val="24"/>
        </w:rPr>
        <w:t xml:space="preserve"> (</w:t>
      </w:r>
      <w:r w:rsidR="007B2A8B">
        <w:rPr>
          <w:i/>
          <w:sz w:val="24"/>
          <w:szCs w:val="24"/>
        </w:rPr>
        <w:t>пяти</w:t>
      </w:r>
      <w:r w:rsidR="00E4058F" w:rsidRPr="0096341C">
        <w:rPr>
          <w:i/>
          <w:sz w:val="24"/>
          <w:szCs w:val="24"/>
        </w:rPr>
        <w:t>)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0B02DED4" w14:textId="2F0FE93D" w:rsidR="00E4058F" w:rsidRPr="0096341C" w:rsidRDefault="00E4058F" w:rsidP="00E4058F">
      <w:pPr>
        <w:tabs>
          <w:tab w:val="left" w:pos="851"/>
        </w:tabs>
        <w:jc w:val="both"/>
        <w:rPr>
          <w:i/>
          <w:sz w:val="24"/>
          <w:szCs w:val="24"/>
        </w:rPr>
      </w:pPr>
      <w:r w:rsidRPr="0096341C">
        <w:rPr>
          <w:i/>
          <w:sz w:val="24"/>
          <w:szCs w:val="24"/>
        </w:rPr>
        <w:t xml:space="preserve">О принятом решении Ответственное лицо Заказчика уведомляет Подрядчика не позднее </w:t>
      </w:r>
      <w:r w:rsidR="007B2A8B">
        <w:rPr>
          <w:i/>
          <w:sz w:val="24"/>
          <w:szCs w:val="24"/>
        </w:rPr>
        <w:t xml:space="preserve">пяти </w:t>
      </w:r>
      <w:r w:rsidRPr="0096341C">
        <w:rPr>
          <w:i/>
          <w:sz w:val="24"/>
          <w:szCs w:val="24"/>
        </w:rPr>
        <w:t>рабочих дней после принятия соответствующего решения.</w:t>
      </w:r>
    </w:p>
    <w:p w14:paraId="0B02DED5" w14:textId="77777777" w:rsidR="00E4058F" w:rsidRPr="0096341C" w:rsidRDefault="00E4058F" w:rsidP="00E4058F">
      <w:pPr>
        <w:tabs>
          <w:tab w:val="left" w:pos="851"/>
        </w:tabs>
        <w:jc w:val="both"/>
        <w:rPr>
          <w:i/>
          <w:sz w:val="24"/>
          <w:szCs w:val="24"/>
        </w:rPr>
      </w:pPr>
      <w:r w:rsidRPr="0096341C">
        <w:rPr>
          <w:i/>
          <w:sz w:val="24"/>
          <w:szCs w:val="24"/>
        </w:rPr>
        <w:tab/>
        <w:t>Субподрядчик(-ки) должен(ны) иметь необходимые лицензии, разрешения и (или)  свидетельства о допуске к соответствующим видам работ.</w:t>
      </w:r>
    </w:p>
    <w:p w14:paraId="0B02DED6" w14:textId="77777777" w:rsidR="00E4058F" w:rsidRPr="0096341C" w:rsidRDefault="00E4058F" w:rsidP="00E4058F">
      <w:pPr>
        <w:tabs>
          <w:tab w:val="left" w:pos="851"/>
        </w:tabs>
        <w:jc w:val="both"/>
        <w:rPr>
          <w:i/>
          <w:sz w:val="24"/>
          <w:szCs w:val="24"/>
        </w:rPr>
      </w:pPr>
      <w:r w:rsidRPr="0096341C">
        <w:rPr>
          <w:i/>
          <w:sz w:val="24"/>
          <w:szCs w:val="24"/>
        </w:rPr>
        <w:tab/>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0B02DED7" w14:textId="77777777" w:rsidR="00E4058F" w:rsidRPr="0096341C" w:rsidRDefault="00E4058F" w:rsidP="00E4058F">
      <w:pPr>
        <w:tabs>
          <w:tab w:val="left" w:pos="851"/>
        </w:tabs>
        <w:jc w:val="both"/>
        <w:rPr>
          <w:i/>
          <w:sz w:val="24"/>
          <w:szCs w:val="24"/>
        </w:rPr>
      </w:pPr>
      <w:r w:rsidRPr="0096341C">
        <w:rPr>
          <w:i/>
          <w:sz w:val="24"/>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0B02DED8" w14:textId="591DDBED" w:rsidR="00E4058F" w:rsidRPr="0096341C" w:rsidRDefault="00E4058F" w:rsidP="00E4058F">
      <w:pPr>
        <w:numPr>
          <w:ilvl w:val="2"/>
          <w:numId w:val="2"/>
        </w:numPr>
        <w:tabs>
          <w:tab w:val="left" w:pos="1418"/>
        </w:tabs>
        <w:ind w:left="0" w:firstLine="709"/>
        <w:jc w:val="both"/>
        <w:rPr>
          <w:sz w:val="24"/>
          <w:szCs w:val="24"/>
        </w:rPr>
      </w:pPr>
      <w:r w:rsidRPr="0096341C">
        <w:rPr>
          <w:sz w:val="24"/>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r w:rsidR="007B2A8B">
        <w:rPr>
          <w:sz w:val="24"/>
          <w:szCs w:val="24"/>
        </w:rPr>
        <w:t>8.7.</w:t>
      </w:r>
      <w:r w:rsidRPr="0096341C">
        <w:rPr>
          <w:sz w:val="24"/>
          <w:szCs w:val="24"/>
        </w:rPr>
        <w:t xml:space="preserve"> Договора и расторжения Договора.</w:t>
      </w:r>
    </w:p>
    <w:p w14:paraId="0B02DED9" w14:textId="77777777" w:rsidR="00E4058F" w:rsidRPr="0096341C" w:rsidRDefault="00E4058F" w:rsidP="00E4058F">
      <w:pPr>
        <w:numPr>
          <w:ilvl w:val="2"/>
          <w:numId w:val="2"/>
        </w:numPr>
        <w:tabs>
          <w:tab w:val="left" w:pos="1418"/>
        </w:tabs>
        <w:ind w:left="0" w:firstLine="709"/>
        <w:jc w:val="both"/>
        <w:rPr>
          <w:sz w:val="24"/>
          <w:szCs w:val="24"/>
        </w:rPr>
      </w:pPr>
      <w:r w:rsidRPr="0096341C">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0B02DEDA" w14:textId="1320744F" w:rsidR="00E4058F" w:rsidRPr="0096341C" w:rsidRDefault="00E4058F" w:rsidP="00E4058F">
      <w:pPr>
        <w:numPr>
          <w:ilvl w:val="2"/>
          <w:numId w:val="2"/>
        </w:numPr>
        <w:tabs>
          <w:tab w:val="left" w:pos="1418"/>
        </w:tabs>
        <w:ind w:left="0" w:firstLine="709"/>
        <w:jc w:val="both"/>
        <w:rPr>
          <w:sz w:val="24"/>
          <w:szCs w:val="24"/>
        </w:rPr>
      </w:pPr>
      <w:r w:rsidRPr="0096341C">
        <w:rPr>
          <w:sz w:val="24"/>
          <w:szCs w:val="24"/>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sidRPr="0096341C">
        <w:rPr>
          <w:i/>
          <w:sz w:val="24"/>
          <w:szCs w:val="24"/>
        </w:rPr>
        <w:t>и Приложением №</w:t>
      </w:r>
      <w:r w:rsidR="007B2A8B">
        <w:rPr>
          <w:i/>
          <w:sz w:val="24"/>
          <w:szCs w:val="24"/>
        </w:rPr>
        <w:t>5</w:t>
      </w:r>
      <w:r w:rsidRPr="0096341C">
        <w:rPr>
          <w:i/>
          <w:sz w:val="24"/>
          <w:szCs w:val="24"/>
        </w:rPr>
        <w:t xml:space="preserve">  к настоящему Договору</w:t>
      </w:r>
      <w:r w:rsidRPr="0096341C">
        <w:rPr>
          <w:sz w:val="24"/>
          <w:szCs w:val="24"/>
        </w:rPr>
        <w:t>.</w:t>
      </w:r>
    </w:p>
    <w:p w14:paraId="0B02DEDB" w14:textId="1EF7763E" w:rsidR="00E4058F" w:rsidRPr="0096341C" w:rsidRDefault="00E4058F" w:rsidP="00E4058F">
      <w:pPr>
        <w:numPr>
          <w:ilvl w:val="2"/>
          <w:numId w:val="2"/>
        </w:numPr>
        <w:tabs>
          <w:tab w:val="left" w:pos="1418"/>
        </w:tabs>
        <w:ind w:left="0" w:firstLine="709"/>
        <w:jc w:val="both"/>
        <w:rPr>
          <w:sz w:val="24"/>
          <w:szCs w:val="24"/>
        </w:rPr>
      </w:pPr>
      <w:r w:rsidRPr="0096341C">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r w:rsidR="007B2A8B">
        <w:rPr>
          <w:sz w:val="24"/>
          <w:szCs w:val="24"/>
        </w:rPr>
        <w:t>1</w:t>
      </w:r>
      <w:r w:rsidRPr="0096341C">
        <w:rPr>
          <w:sz w:val="24"/>
          <w:szCs w:val="24"/>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0B02DEDC" w14:textId="77777777" w:rsidR="00E4058F" w:rsidRPr="0096341C" w:rsidRDefault="00E4058F" w:rsidP="00E4058F">
      <w:pPr>
        <w:numPr>
          <w:ilvl w:val="2"/>
          <w:numId w:val="2"/>
        </w:numPr>
        <w:tabs>
          <w:tab w:val="left" w:pos="1418"/>
        </w:tabs>
        <w:ind w:left="0" w:firstLine="709"/>
        <w:jc w:val="both"/>
        <w:rPr>
          <w:sz w:val="24"/>
          <w:szCs w:val="24"/>
        </w:rPr>
      </w:pPr>
      <w:r w:rsidRPr="0096341C">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0B02DEDD" w14:textId="77777777" w:rsidR="00E4058F" w:rsidRPr="0096341C" w:rsidRDefault="00E4058F" w:rsidP="00E4058F">
      <w:pPr>
        <w:numPr>
          <w:ilvl w:val="2"/>
          <w:numId w:val="2"/>
        </w:numPr>
        <w:tabs>
          <w:tab w:val="num" w:pos="0"/>
          <w:tab w:val="left" w:pos="1418"/>
        </w:tabs>
        <w:ind w:left="0" w:firstLine="709"/>
        <w:jc w:val="both"/>
        <w:rPr>
          <w:sz w:val="24"/>
          <w:szCs w:val="24"/>
        </w:rPr>
      </w:pPr>
      <w:r w:rsidRPr="0096341C">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w:t>
      </w:r>
      <w:r w:rsidRPr="0096341C">
        <w:rPr>
          <w:sz w:val="24"/>
          <w:szCs w:val="24"/>
        </w:rPr>
        <w:lastRenderedPageBreak/>
        <w:t xml:space="preserve">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0B02DEDE" w14:textId="77777777" w:rsidR="00E4058F" w:rsidRPr="0096341C" w:rsidRDefault="00E4058F" w:rsidP="00E4058F">
      <w:pPr>
        <w:numPr>
          <w:ilvl w:val="2"/>
          <w:numId w:val="2"/>
        </w:numPr>
        <w:tabs>
          <w:tab w:val="left" w:pos="1418"/>
        </w:tabs>
        <w:ind w:left="0" w:firstLine="709"/>
        <w:jc w:val="both"/>
        <w:rPr>
          <w:sz w:val="24"/>
          <w:szCs w:val="24"/>
        </w:rPr>
      </w:pPr>
      <w:r w:rsidRPr="0096341C">
        <w:rPr>
          <w:sz w:val="24"/>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0B02DEE1" w14:textId="4B281378" w:rsidR="00E4058F" w:rsidRPr="0096341C" w:rsidRDefault="00E4058F" w:rsidP="00E4058F">
      <w:pPr>
        <w:autoSpaceDE w:val="0"/>
        <w:autoSpaceDN w:val="0"/>
        <w:adjustRightInd w:val="0"/>
        <w:ind w:firstLine="567"/>
        <w:jc w:val="both"/>
        <w:rPr>
          <w:i/>
          <w:sz w:val="24"/>
          <w:szCs w:val="24"/>
        </w:rPr>
      </w:pPr>
      <w:r w:rsidRPr="0096341C">
        <w:rPr>
          <w:sz w:val="24"/>
          <w:szCs w:val="24"/>
        </w:rPr>
        <w:t>3.2.14.</w:t>
      </w:r>
      <w:r w:rsidRPr="0096341C">
        <w:rPr>
          <w:i/>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0B02DEE2" w14:textId="77777777" w:rsidR="00E4058F" w:rsidRPr="0096341C" w:rsidRDefault="00E4058F" w:rsidP="00E4058F">
      <w:pPr>
        <w:autoSpaceDE w:val="0"/>
        <w:autoSpaceDN w:val="0"/>
        <w:adjustRightInd w:val="0"/>
        <w:ind w:firstLine="567"/>
        <w:jc w:val="both"/>
        <w:rPr>
          <w:i/>
          <w:sz w:val="24"/>
          <w:szCs w:val="24"/>
        </w:rPr>
      </w:pPr>
      <w:r w:rsidRPr="0096341C">
        <w:rPr>
          <w:i/>
          <w:sz w:val="24"/>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14:paraId="0B02DEE6" w14:textId="77777777" w:rsidR="00E4058F" w:rsidRPr="0096341C" w:rsidRDefault="00E4058F" w:rsidP="00E4058F">
      <w:pPr>
        <w:numPr>
          <w:ilvl w:val="2"/>
          <w:numId w:val="4"/>
        </w:numPr>
        <w:tabs>
          <w:tab w:val="left" w:pos="0"/>
        </w:tabs>
        <w:ind w:left="0" w:firstLine="710"/>
        <w:jc w:val="both"/>
        <w:rPr>
          <w:sz w:val="24"/>
          <w:szCs w:val="24"/>
        </w:rPr>
      </w:pPr>
      <w:r w:rsidRPr="0096341C">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0B02DEE7" w14:textId="77777777" w:rsidR="00E4058F" w:rsidRPr="0096341C" w:rsidRDefault="00E4058F" w:rsidP="00E4058F">
      <w:pPr>
        <w:numPr>
          <w:ilvl w:val="2"/>
          <w:numId w:val="4"/>
        </w:numPr>
        <w:tabs>
          <w:tab w:val="left" w:pos="1418"/>
        </w:tabs>
        <w:ind w:left="0" w:firstLine="709"/>
        <w:jc w:val="both"/>
        <w:rPr>
          <w:sz w:val="24"/>
          <w:szCs w:val="24"/>
        </w:rPr>
      </w:pPr>
      <w:r w:rsidRPr="0096341C">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0B02DEE8" w14:textId="77777777" w:rsidR="00E4058F" w:rsidRPr="0096341C" w:rsidRDefault="00E4058F" w:rsidP="00E4058F">
      <w:pPr>
        <w:numPr>
          <w:ilvl w:val="2"/>
          <w:numId w:val="4"/>
        </w:numPr>
        <w:tabs>
          <w:tab w:val="left" w:pos="1418"/>
        </w:tabs>
        <w:ind w:left="0" w:firstLine="709"/>
        <w:jc w:val="both"/>
        <w:rPr>
          <w:sz w:val="24"/>
          <w:szCs w:val="24"/>
        </w:rPr>
      </w:pPr>
      <w:r w:rsidRPr="0096341C">
        <w:rPr>
          <w:sz w:val="24"/>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14:paraId="0B02DEE9" w14:textId="77777777" w:rsidR="00E4058F" w:rsidRPr="0096341C" w:rsidRDefault="00E4058F" w:rsidP="00E4058F">
      <w:pPr>
        <w:numPr>
          <w:ilvl w:val="2"/>
          <w:numId w:val="4"/>
        </w:numPr>
        <w:tabs>
          <w:tab w:val="left" w:pos="1418"/>
        </w:tabs>
        <w:ind w:left="0" w:firstLine="709"/>
        <w:jc w:val="both"/>
        <w:rPr>
          <w:sz w:val="24"/>
          <w:szCs w:val="24"/>
        </w:rPr>
      </w:pPr>
      <w:r w:rsidRPr="0096341C">
        <w:rPr>
          <w:sz w:val="24"/>
          <w:szCs w:val="24"/>
        </w:rPr>
        <w:t>Немедленно предупредить Заказчика и до получения от него указаний приостановить работу при обнаружении:</w:t>
      </w:r>
    </w:p>
    <w:p w14:paraId="0B02DEEA" w14:textId="77777777" w:rsidR="00E4058F" w:rsidRPr="0096341C" w:rsidRDefault="00E4058F" w:rsidP="00E4058F">
      <w:pPr>
        <w:tabs>
          <w:tab w:val="left" w:pos="1418"/>
        </w:tabs>
        <w:ind w:firstLine="709"/>
        <w:jc w:val="both"/>
        <w:rPr>
          <w:sz w:val="24"/>
          <w:szCs w:val="24"/>
        </w:rPr>
      </w:pPr>
      <w:r w:rsidRPr="0096341C">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0B02DEEB" w14:textId="77777777" w:rsidR="00E4058F" w:rsidRPr="0096341C" w:rsidRDefault="00E4058F" w:rsidP="00E4058F">
      <w:pPr>
        <w:tabs>
          <w:tab w:val="left" w:pos="1418"/>
        </w:tabs>
        <w:ind w:firstLine="709"/>
        <w:jc w:val="both"/>
        <w:rPr>
          <w:sz w:val="24"/>
          <w:szCs w:val="24"/>
        </w:rPr>
      </w:pPr>
      <w:r w:rsidRPr="0096341C">
        <w:rPr>
          <w:sz w:val="24"/>
          <w:szCs w:val="24"/>
        </w:rPr>
        <w:t>- возможных неблагоприятных для Заказчика последствий выполнения его указаний о способе исполнения работы,</w:t>
      </w:r>
    </w:p>
    <w:p w14:paraId="0B02DEEC" w14:textId="77777777" w:rsidR="00E4058F" w:rsidRPr="0096341C" w:rsidRDefault="00E4058F" w:rsidP="00E4058F">
      <w:pPr>
        <w:tabs>
          <w:tab w:val="left" w:pos="1418"/>
        </w:tabs>
        <w:ind w:firstLine="709"/>
        <w:jc w:val="both"/>
        <w:rPr>
          <w:sz w:val="24"/>
          <w:szCs w:val="24"/>
        </w:rPr>
      </w:pPr>
      <w:r w:rsidRPr="0096341C">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0B02DEED" w14:textId="77777777" w:rsidR="00E4058F" w:rsidRPr="0096341C" w:rsidRDefault="00E4058F" w:rsidP="00E4058F">
      <w:pPr>
        <w:numPr>
          <w:ilvl w:val="2"/>
          <w:numId w:val="4"/>
        </w:numPr>
        <w:tabs>
          <w:tab w:val="left" w:pos="1418"/>
        </w:tabs>
        <w:ind w:left="0" w:firstLine="709"/>
        <w:jc w:val="both"/>
        <w:rPr>
          <w:sz w:val="24"/>
          <w:szCs w:val="24"/>
        </w:rPr>
      </w:pPr>
      <w:r w:rsidRPr="0096341C">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0B02DEEE" w14:textId="77777777" w:rsidR="00E4058F" w:rsidRPr="0096341C" w:rsidRDefault="00E4058F" w:rsidP="00E4058F">
      <w:pPr>
        <w:numPr>
          <w:ilvl w:val="2"/>
          <w:numId w:val="4"/>
        </w:numPr>
        <w:tabs>
          <w:tab w:val="left" w:pos="1418"/>
        </w:tabs>
        <w:ind w:left="0" w:firstLine="709"/>
        <w:jc w:val="both"/>
        <w:rPr>
          <w:sz w:val="24"/>
          <w:szCs w:val="24"/>
        </w:rPr>
      </w:pPr>
      <w:r w:rsidRPr="0096341C">
        <w:rPr>
          <w:sz w:val="24"/>
          <w:szCs w:val="24"/>
        </w:rPr>
        <w:t xml:space="preserve">Подрядчик имеет право с письменного согласия Заказчика выполнить Работы досрочно. </w:t>
      </w:r>
    </w:p>
    <w:p w14:paraId="0B02DEEF" w14:textId="77777777" w:rsidR="00E4058F" w:rsidRPr="0096341C" w:rsidRDefault="00E4058F" w:rsidP="00E4058F">
      <w:pPr>
        <w:numPr>
          <w:ilvl w:val="2"/>
          <w:numId w:val="4"/>
        </w:numPr>
        <w:tabs>
          <w:tab w:val="left" w:pos="1418"/>
        </w:tabs>
        <w:ind w:left="0" w:firstLine="709"/>
        <w:jc w:val="both"/>
        <w:rPr>
          <w:sz w:val="24"/>
          <w:szCs w:val="24"/>
        </w:rPr>
      </w:pPr>
      <w:r w:rsidRPr="0096341C">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78E85D84" w14:textId="77777777" w:rsidR="007B2A8B" w:rsidRDefault="007B2A8B" w:rsidP="00E4058F">
      <w:pPr>
        <w:ind w:firstLine="709"/>
        <w:jc w:val="both"/>
        <w:rPr>
          <w:i/>
          <w:sz w:val="24"/>
          <w:szCs w:val="24"/>
        </w:rPr>
      </w:pPr>
    </w:p>
    <w:p w14:paraId="0B02DEFB" w14:textId="1A6D080D" w:rsidR="00E4058F" w:rsidRPr="0096341C" w:rsidRDefault="007B2A8B" w:rsidP="007B2A8B">
      <w:pPr>
        <w:ind w:firstLine="720"/>
        <w:jc w:val="both"/>
        <w:rPr>
          <w:i/>
          <w:noProof/>
          <w:sz w:val="24"/>
          <w:szCs w:val="24"/>
        </w:rPr>
      </w:pPr>
      <w:r>
        <w:rPr>
          <w:i/>
          <w:sz w:val="24"/>
          <w:szCs w:val="24"/>
        </w:rPr>
        <w:t>3.2.22.</w:t>
      </w:r>
      <w:r w:rsidR="00E4058F" w:rsidRPr="0096341C">
        <w:rPr>
          <w:i/>
          <w:sz w:val="24"/>
          <w:szCs w:val="24"/>
        </w:rPr>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14:paraId="0B02DEFC" w14:textId="77777777" w:rsidR="00E4058F" w:rsidRPr="0096341C" w:rsidRDefault="00E4058F" w:rsidP="00E4058F">
      <w:pPr>
        <w:ind w:firstLine="709"/>
        <w:jc w:val="both"/>
        <w:rPr>
          <w:i/>
          <w:sz w:val="24"/>
          <w:szCs w:val="24"/>
        </w:rPr>
      </w:pPr>
      <w:r w:rsidRPr="0096341C">
        <w:rPr>
          <w:i/>
          <w:sz w:val="24"/>
          <w:szCs w:val="24"/>
        </w:rPr>
        <w:t>3.2.23.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0B02DEFD" w14:textId="77777777" w:rsidR="00E4058F" w:rsidRPr="0096341C" w:rsidRDefault="00E4058F" w:rsidP="00E4058F">
      <w:pPr>
        <w:ind w:firstLine="709"/>
        <w:jc w:val="both"/>
        <w:rPr>
          <w:i/>
          <w:sz w:val="24"/>
          <w:szCs w:val="24"/>
        </w:rPr>
      </w:pPr>
      <w:r w:rsidRPr="0096341C">
        <w:rPr>
          <w:i/>
          <w:sz w:val="24"/>
          <w:szCs w:val="24"/>
        </w:rPr>
        <w:lastRenderedPageBreak/>
        <w:t>3.2.24. Нести полную ответственность перед Заказчиком за последствия неисполнения или ненадлежащего исполнения обязательств субподрядчиками.</w:t>
      </w:r>
    </w:p>
    <w:p w14:paraId="0B02DEFE" w14:textId="77777777" w:rsidR="00E4058F" w:rsidRPr="0096341C" w:rsidRDefault="00E4058F" w:rsidP="00E4058F">
      <w:pPr>
        <w:ind w:firstLine="709"/>
        <w:jc w:val="both"/>
        <w:rPr>
          <w:i/>
          <w:sz w:val="24"/>
          <w:szCs w:val="24"/>
        </w:rPr>
      </w:pPr>
      <w:r w:rsidRPr="0096341C">
        <w:rPr>
          <w:i/>
          <w:sz w:val="24"/>
          <w:szCs w:val="24"/>
        </w:rPr>
        <w:t>3.2.25.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0B02DEFF" w14:textId="77777777" w:rsidR="00E4058F" w:rsidRPr="0096341C" w:rsidRDefault="00E4058F" w:rsidP="00E4058F">
      <w:pPr>
        <w:ind w:firstLine="709"/>
        <w:jc w:val="both"/>
        <w:rPr>
          <w:i/>
          <w:sz w:val="24"/>
          <w:szCs w:val="24"/>
        </w:rPr>
      </w:pPr>
      <w:r w:rsidRPr="0096341C">
        <w:rPr>
          <w:i/>
          <w:sz w:val="24"/>
          <w:szCs w:val="24"/>
        </w:rPr>
        <w:t>3.2.26. Сдать результат Работ рабочей и иным приемочным комиссиям, передав при этом Заказчику всю документацию, относящуюся к Работам и оборудованию.</w:t>
      </w:r>
    </w:p>
    <w:p w14:paraId="0B02DF00" w14:textId="77777777" w:rsidR="00E4058F" w:rsidRPr="0096341C" w:rsidRDefault="00E4058F" w:rsidP="00E4058F">
      <w:pPr>
        <w:ind w:firstLine="709"/>
        <w:jc w:val="both"/>
        <w:rPr>
          <w:i/>
          <w:sz w:val="24"/>
          <w:szCs w:val="24"/>
        </w:rPr>
      </w:pPr>
      <w:r w:rsidRPr="0096341C">
        <w:rPr>
          <w:i/>
          <w:sz w:val="24"/>
          <w:szCs w:val="24"/>
        </w:rPr>
        <w:t>Обеспечить присутствие уполномоченных представителей в комиссии по вводу Объекта в эксплуатацию.</w:t>
      </w:r>
    </w:p>
    <w:p w14:paraId="0B02DF01" w14:textId="77777777" w:rsidR="00E4058F" w:rsidRPr="0096341C" w:rsidRDefault="00E4058F" w:rsidP="00E4058F">
      <w:pPr>
        <w:ind w:firstLine="709"/>
        <w:jc w:val="both"/>
        <w:rPr>
          <w:i/>
          <w:sz w:val="24"/>
          <w:szCs w:val="24"/>
        </w:rPr>
      </w:pPr>
      <w:r w:rsidRPr="0096341C">
        <w:rPr>
          <w:i/>
          <w:sz w:val="24"/>
          <w:szCs w:val="24"/>
        </w:rPr>
        <w:t>3.2.27.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0B02DF02" w14:textId="77777777" w:rsidR="00E4058F" w:rsidRPr="0096341C" w:rsidRDefault="00E4058F" w:rsidP="00E4058F">
      <w:pPr>
        <w:ind w:firstLine="709"/>
        <w:jc w:val="both"/>
        <w:rPr>
          <w:i/>
          <w:sz w:val="24"/>
          <w:szCs w:val="24"/>
        </w:rPr>
      </w:pPr>
      <w:r w:rsidRPr="0096341C">
        <w:rPr>
          <w:i/>
          <w:sz w:val="24"/>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14:paraId="0B02DF03" w14:textId="77777777" w:rsidR="00E4058F" w:rsidRPr="0096341C" w:rsidRDefault="00E4058F" w:rsidP="00E4058F">
      <w:pPr>
        <w:numPr>
          <w:ilvl w:val="1"/>
          <w:numId w:val="4"/>
        </w:numPr>
        <w:ind w:left="0" w:firstLine="355"/>
        <w:jc w:val="both"/>
        <w:rPr>
          <w:i/>
          <w:noProof/>
          <w:sz w:val="24"/>
          <w:szCs w:val="24"/>
        </w:rPr>
      </w:pPr>
      <w:r w:rsidRPr="0096341C">
        <w:rPr>
          <w:i/>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0B02DF04" w14:textId="77777777" w:rsidR="00E4058F" w:rsidRPr="0096341C" w:rsidRDefault="00E4058F" w:rsidP="00E4058F">
      <w:pPr>
        <w:ind w:firstLine="709"/>
        <w:jc w:val="both"/>
        <w:rPr>
          <w:sz w:val="24"/>
          <w:szCs w:val="24"/>
        </w:rPr>
      </w:pPr>
    </w:p>
    <w:p w14:paraId="0B02DF05" w14:textId="77777777" w:rsidR="00E4058F" w:rsidRPr="0096341C" w:rsidRDefault="00E4058F" w:rsidP="00E4058F">
      <w:pPr>
        <w:jc w:val="center"/>
        <w:rPr>
          <w:b/>
          <w:sz w:val="24"/>
          <w:szCs w:val="24"/>
        </w:rPr>
      </w:pPr>
      <w:r w:rsidRPr="0096341C">
        <w:rPr>
          <w:b/>
          <w:noProof/>
          <w:sz w:val="24"/>
          <w:szCs w:val="24"/>
        </w:rPr>
        <w:t>4.</w:t>
      </w:r>
      <w:r w:rsidRPr="0096341C">
        <w:rPr>
          <w:b/>
          <w:sz w:val="24"/>
          <w:szCs w:val="24"/>
        </w:rPr>
        <w:t xml:space="preserve"> ПОРЯДОК СДАЧИ-ПРИЕМКИ СТРОИТЕЛЬНО-МОНТАЖНЫХ РАБОТ</w:t>
      </w:r>
    </w:p>
    <w:p w14:paraId="0B02DF06" w14:textId="2F7A3188" w:rsidR="00E4058F" w:rsidRPr="0096341C" w:rsidRDefault="00E4058F" w:rsidP="00E4058F">
      <w:pPr>
        <w:numPr>
          <w:ilvl w:val="1"/>
          <w:numId w:val="5"/>
        </w:numPr>
        <w:tabs>
          <w:tab w:val="left" w:pos="1134"/>
        </w:tabs>
        <w:ind w:left="0" w:firstLine="567"/>
        <w:jc w:val="both"/>
        <w:rPr>
          <w:i/>
          <w:sz w:val="24"/>
          <w:szCs w:val="24"/>
        </w:rPr>
      </w:pPr>
      <w:r w:rsidRPr="0096341C">
        <w:rPr>
          <w:i/>
          <w:sz w:val="24"/>
          <w:szCs w:val="24"/>
        </w:rPr>
        <w:t xml:space="preserve">Работы выполняются Подрядчиком поэтапно. Наименование и сроки выполнения отдельных этапов Работ определяются Графиком </w:t>
      </w:r>
      <w:r w:rsidR="00AB52C6">
        <w:rPr>
          <w:i/>
          <w:sz w:val="24"/>
          <w:szCs w:val="24"/>
        </w:rPr>
        <w:t>производства</w:t>
      </w:r>
      <w:r w:rsidRPr="0096341C">
        <w:rPr>
          <w:i/>
          <w:sz w:val="24"/>
          <w:szCs w:val="24"/>
        </w:rPr>
        <w:t xml:space="preserve"> Работ (Приложение  № </w:t>
      </w:r>
      <w:r w:rsidR="007B2A8B">
        <w:rPr>
          <w:i/>
          <w:sz w:val="24"/>
          <w:szCs w:val="24"/>
        </w:rPr>
        <w:t>2</w:t>
      </w:r>
      <w:r w:rsidRPr="0096341C">
        <w:rPr>
          <w:i/>
          <w:sz w:val="24"/>
          <w:szCs w:val="24"/>
        </w:rPr>
        <w:t xml:space="preserve"> к Договору). Сдача-приемка выполненных Работ производится ежемесячно.  </w:t>
      </w:r>
    </w:p>
    <w:p w14:paraId="0B02DF07" w14:textId="77777777" w:rsidR="00E4058F" w:rsidRPr="0096341C" w:rsidRDefault="00E4058F" w:rsidP="00E4058F">
      <w:pPr>
        <w:numPr>
          <w:ilvl w:val="1"/>
          <w:numId w:val="5"/>
        </w:numPr>
        <w:tabs>
          <w:tab w:val="left" w:pos="1134"/>
        </w:tabs>
        <w:ind w:left="0" w:firstLine="567"/>
        <w:jc w:val="both"/>
        <w:rPr>
          <w:sz w:val="24"/>
          <w:szCs w:val="24"/>
        </w:rPr>
      </w:pPr>
      <w:r w:rsidRPr="0096341C">
        <w:rPr>
          <w:sz w:val="24"/>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14:paraId="0B02DF08" w14:textId="77777777" w:rsidR="00E4058F" w:rsidRPr="0096341C" w:rsidRDefault="00E4058F" w:rsidP="00E4058F">
      <w:pPr>
        <w:numPr>
          <w:ilvl w:val="2"/>
          <w:numId w:val="6"/>
        </w:numPr>
        <w:tabs>
          <w:tab w:val="left" w:pos="851"/>
        </w:tabs>
        <w:ind w:left="851" w:hanging="284"/>
        <w:jc w:val="both"/>
        <w:rPr>
          <w:i/>
          <w:sz w:val="24"/>
          <w:szCs w:val="24"/>
        </w:rPr>
      </w:pPr>
      <w:r w:rsidRPr="0096341C">
        <w:rPr>
          <w:i/>
          <w:sz w:val="24"/>
          <w:szCs w:val="24"/>
        </w:rPr>
        <w:t xml:space="preserve">Акт о приемке выполненных работ, </w:t>
      </w:r>
    </w:p>
    <w:p w14:paraId="0B02DF0A" w14:textId="762425E2" w:rsidR="00E4058F" w:rsidRPr="0096341C" w:rsidRDefault="002362C5" w:rsidP="00E4058F">
      <w:pPr>
        <w:numPr>
          <w:ilvl w:val="2"/>
          <w:numId w:val="6"/>
        </w:numPr>
        <w:tabs>
          <w:tab w:val="left" w:pos="851"/>
        </w:tabs>
        <w:ind w:left="851" w:hanging="284"/>
        <w:jc w:val="both"/>
        <w:rPr>
          <w:i/>
          <w:sz w:val="24"/>
          <w:szCs w:val="24"/>
        </w:rPr>
      </w:pPr>
      <w:r>
        <w:rPr>
          <w:i/>
          <w:sz w:val="24"/>
          <w:szCs w:val="24"/>
        </w:rPr>
        <w:t>Справку (КС</w:t>
      </w:r>
      <w:r w:rsidR="00E4058F" w:rsidRPr="0096341C">
        <w:rPr>
          <w:i/>
          <w:sz w:val="24"/>
          <w:szCs w:val="24"/>
        </w:rPr>
        <w:t xml:space="preserve"> 3)</w:t>
      </w:r>
    </w:p>
    <w:p w14:paraId="0B02DF0B" w14:textId="77777777" w:rsidR="00E4058F" w:rsidRPr="0096341C" w:rsidRDefault="00E4058F" w:rsidP="00E4058F">
      <w:pPr>
        <w:numPr>
          <w:ilvl w:val="2"/>
          <w:numId w:val="6"/>
        </w:numPr>
        <w:tabs>
          <w:tab w:val="left" w:pos="851"/>
        </w:tabs>
        <w:ind w:left="851" w:hanging="284"/>
        <w:jc w:val="both"/>
        <w:rPr>
          <w:i/>
          <w:sz w:val="24"/>
          <w:szCs w:val="24"/>
        </w:rPr>
      </w:pPr>
      <w:r w:rsidRPr="0096341C">
        <w:rPr>
          <w:i/>
          <w:sz w:val="24"/>
          <w:szCs w:val="24"/>
        </w:rPr>
        <w:t xml:space="preserve">счет, </w:t>
      </w:r>
    </w:p>
    <w:p w14:paraId="0B02DF0D" w14:textId="77777777" w:rsidR="00E4058F" w:rsidRPr="0096341C" w:rsidRDefault="00E4058F" w:rsidP="00E4058F">
      <w:pPr>
        <w:numPr>
          <w:ilvl w:val="2"/>
          <w:numId w:val="6"/>
        </w:numPr>
        <w:tabs>
          <w:tab w:val="left" w:pos="851"/>
        </w:tabs>
        <w:ind w:left="851" w:hanging="284"/>
        <w:jc w:val="both"/>
        <w:rPr>
          <w:i/>
          <w:sz w:val="24"/>
          <w:szCs w:val="24"/>
        </w:rPr>
      </w:pPr>
      <w:r w:rsidRPr="0096341C">
        <w:rPr>
          <w:i/>
          <w:sz w:val="24"/>
          <w:szCs w:val="24"/>
        </w:rPr>
        <w:t>счет-фактуру.</w:t>
      </w:r>
    </w:p>
    <w:p w14:paraId="0B02DF0E" w14:textId="77777777" w:rsidR="00E4058F" w:rsidRPr="0096341C" w:rsidRDefault="00E4058F" w:rsidP="00E4058F">
      <w:pPr>
        <w:numPr>
          <w:ilvl w:val="1"/>
          <w:numId w:val="5"/>
        </w:numPr>
        <w:tabs>
          <w:tab w:val="num" w:pos="1134"/>
        </w:tabs>
        <w:ind w:left="0" w:firstLine="567"/>
        <w:jc w:val="both"/>
        <w:rPr>
          <w:sz w:val="24"/>
          <w:szCs w:val="24"/>
        </w:rPr>
      </w:pPr>
      <w:r w:rsidRPr="0096341C">
        <w:rPr>
          <w:sz w:val="24"/>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14:paraId="0B02DF0F" w14:textId="77777777" w:rsidR="00E4058F" w:rsidRPr="0096341C" w:rsidRDefault="00E4058F" w:rsidP="00E4058F">
      <w:pPr>
        <w:tabs>
          <w:tab w:val="left" w:pos="1134"/>
        </w:tabs>
        <w:ind w:firstLine="567"/>
        <w:jc w:val="both"/>
        <w:rPr>
          <w:sz w:val="24"/>
          <w:szCs w:val="24"/>
        </w:rPr>
      </w:pPr>
      <w:r w:rsidRPr="0096341C">
        <w:rPr>
          <w:sz w:val="24"/>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14:paraId="0B02DF10" w14:textId="1C6FF3D5" w:rsidR="00E4058F" w:rsidRPr="0096341C" w:rsidRDefault="00E4058F" w:rsidP="00E4058F">
      <w:pPr>
        <w:numPr>
          <w:ilvl w:val="1"/>
          <w:numId w:val="5"/>
        </w:numPr>
        <w:tabs>
          <w:tab w:val="num" w:pos="1134"/>
        </w:tabs>
        <w:ind w:left="0" w:firstLine="567"/>
        <w:jc w:val="both"/>
        <w:rPr>
          <w:i/>
          <w:sz w:val="24"/>
          <w:szCs w:val="24"/>
        </w:rPr>
      </w:pPr>
      <w:r w:rsidRPr="0096341C">
        <w:rPr>
          <w:i/>
          <w:sz w:val="24"/>
          <w:szCs w:val="24"/>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14:paraId="0B02DF11" w14:textId="630CAB9C"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7B2A8B">
        <w:rPr>
          <w:i/>
          <w:sz w:val="24"/>
          <w:szCs w:val="24"/>
        </w:rPr>
        <w:t>10</w:t>
      </w:r>
      <w:r w:rsidRPr="0096341C">
        <w:rPr>
          <w:i/>
          <w:sz w:val="24"/>
          <w:szCs w:val="24"/>
        </w:rPr>
        <w:t xml:space="preserve"> (</w:t>
      </w:r>
      <w:r w:rsidR="007B2A8B">
        <w:rPr>
          <w:i/>
          <w:sz w:val="24"/>
          <w:szCs w:val="24"/>
        </w:rPr>
        <w:t>десять</w:t>
      </w:r>
      <w:r w:rsidRPr="0096341C">
        <w:rPr>
          <w:i/>
          <w:sz w:val="24"/>
          <w:szCs w:val="24"/>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14:paraId="0B02DF12"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lastRenderedPageBreak/>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14:paraId="0B02DF13"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14:paraId="0B02DF14"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14:paraId="0B02DF15" w14:textId="77777777" w:rsidR="00E4058F" w:rsidRPr="0096341C" w:rsidRDefault="00E4058F" w:rsidP="00E4058F">
      <w:pPr>
        <w:pStyle w:val="ConsPlusNonformat"/>
        <w:widowControl/>
        <w:ind w:firstLine="709"/>
        <w:jc w:val="both"/>
        <w:rPr>
          <w:rFonts w:ascii="Times New Roman" w:hAnsi="Times New Roman" w:cs="Times New Roman"/>
          <w:sz w:val="24"/>
          <w:szCs w:val="24"/>
        </w:rPr>
      </w:pPr>
    </w:p>
    <w:p w14:paraId="0B02DF16" w14:textId="77777777" w:rsidR="00E4058F" w:rsidRPr="0096341C" w:rsidRDefault="00E4058F" w:rsidP="00E4058F">
      <w:pPr>
        <w:jc w:val="center"/>
        <w:rPr>
          <w:b/>
          <w:sz w:val="24"/>
          <w:szCs w:val="24"/>
        </w:rPr>
      </w:pPr>
      <w:r w:rsidRPr="0096341C">
        <w:rPr>
          <w:b/>
          <w:noProof/>
          <w:sz w:val="24"/>
          <w:szCs w:val="24"/>
        </w:rPr>
        <w:t>5.</w:t>
      </w:r>
      <w:r w:rsidRPr="0096341C">
        <w:rPr>
          <w:b/>
          <w:sz w:val="24"/>
          <w:szCs w:val="24"/>
        </w:rPr>
        <w:t xml:space="preserve"> ПОРЯДОК ОПЛАТЫ СТРОИТЕЛЬНО-МОНТАЖНЫХ РАБОТ</w:t>
      </w:r>
    </w:p>
    <w:p w14:paraId="0B02DF17" w14:textId="77777777" w:rsidR="00E4058F" w:rsidRPr="0096341C" w:rsidRDefault="00E4058F" w:rsidP="00E4058F">
      <w:pPr>
        <w:rPr>
          <w:sz w:val="24"/>
          <w:szCs w:val="24"/>
        </w:rPr>
      </w:pPr>
    </w:p>
    <w:p w14:paraId="0B02DF18" w14:textId="77777777" w:rsidR="00E4058F" w:rsidRPr="0096341C" w:rsidRDefault="00E4058F" w:rsidP="00E4058F">
      <w:pPr>
        <w:numPr>
          <w:ilvl w:val="1"/>
          <w:numId w:val="7"/>
        </w:numPr>
        <w:tabs>
          <w:tab w:val="left" w:pos="1276"/>
        </w:tabs>
        <w:ind w:left="0" w:firstLine="710"/>
        <w:jc w:val="both"/>
        <w:rPr>
          <w:i/>
          <w:sz w:val="24"/>
          <w:szCs w:val="24"/>
        </w:rPr>
      </w:pPr>
      <w:r w:rsidRPr="0096341C">
        <w:rPr>
          <w:i/>
          <w:sz w:val="24"/>
          <w:szCs w:val="24"/>
        </w:rPr>
        <w:t xml:space="preserve">Заказчик оплачивает Подрядчику выполненные и принятые Работы (этап работ) на основании подписанных обеими Сторонами: </w:t>
      </w:r>
    </w:p>
    <w:p w14:paraId="0B02DF19" w14:textId="77777777" w:rsidR="00E4058F" w:rsidRPr="0096341C" w:rsidRDefault="00E4058F" w:rsidP="00E4058F">
      <w:pPr>
        <w:tabs>
          <w:tab w:val="left" w:pos="709"/>
        </w:tabs>
        <w:ind w:firstLine="710"/>
        <w:jc w:val="both"/>
        <w:rPr>
          <w:i/>
          <w:sz w:val="24"/>
          <w:szCs w:val="24"/>
        </w:rPr>
      </w:pPr>
      <w:r w:rsidRPr="0096341C">
        <w:rPr>
          <w:i/>
          <w:sz w:val="24"/>
          <w:szCs w:val="24"/>
        </w:rPr>
        <w:t>Акта  о приемке выполненных Работ (этапа Работ),</w:t>
      </w:r>
    </w:p>
    <w:p w14:paraId="0B02DF1A" w14:textId="77777777" w:rsidR="00E4058F" w:rsidRPr="0096341C" w:rsidRDefault="00E4058F" w:rsidP="00E4058F">
      <w:pPr>
        <w:tabs>
          <w:tab w:val="left" w:pos="709"/>
        </w:tabs>
        <w:ind w:firstLine="710"/>
        <w:jc w:val="both"/>
        <w:rPr>
          <w:i/>
          <w:sz w:val="24"/>
          <w:szCs w:val="24"/>
        </w:rPr>
      </w:pPr>
      <w:r w:rsidRPr="0096341C">
        <w:rPr>
          <w:i/>
          <w:sz w:val="24"/>
          <w:szCs w:val="24"/>
        </w:rPr>
        <w:t xml:space="preserve">Счета, </w:t>
      </w:r>
    </w:p>
    <w:p w14:paraId="273C2902" w14:textId="77777777" w:rsidR="00737311" w:rsidRPr="00737311" w:rsidRDefault="00E4058F" w:rsidP="00E4058F">
      <w:pPr>
        <w:tabs>
          <w:tab w:val="left" w:pos="709"/>
        </w:tabs>
        <w:ind w:firstLine="710"/>
        <w:jc w:val="both"/>
        <w:rPr>
          <w:i/>
          <w:sz w:val="24"/>
          <w:szCs w:val="24"/>
        </w:rPr>
      </w:pPr>
      <w:r w:rsidRPr="0096341C">
        <w:rPr>
          <w:i/>
          <w:sz w:val="24"/>
          <w:szCs w:val="24"/>
        </w:rPr>
        <w:t>Счет-фактуры, оформленного в соответствии с требованиями  статей 158, 169 НК РФ,</w:t>
      </w:r>
    </w:p>
    <w:p w14:paraId="2EE9AF8F" w14:textId="521787C2" w:rsidR="00737311" w:rsidRPr="00737311" w:rsidRDefault="00737311" w:rsidP="00737311">
      <w:pPr>
        <w:tabs>
          <w:tab w:val="left" w:pos="709"/>
        </w:tabs>
        <w:ind w:firstLine="710"/>
        <w:jc w:val="both"/>
        <w:rPr>
          <w:i/>
          <w:sz w:val="24"/>
          <w:szCs w:val="24"/>
        </w:rPr>
      </w:pPr>
      <w:r w:rsidRPr="00737311">
        <w:rPr>
          <w:i/>
          <w:sz w:val="24"/>
          <w:szCs w:val="24"/>
        </w:rPr>
        <w:t>документов указанных в п. 4.2. Договора,</w:t>
      </w:r>
    </w:p>
    <w:p w14:paraId="0B02DF1D" w14:textId="49FDF696" w:rsidR="00E4058F" w:rsidRPr="0038409E" w:rsidRDefault="0096341C" w:rsidP="00E4058F">
      <w:pPr>
        <w:tabs>
          <w:tab w:val="left" w:pos="709"/>
        </w:tabs>
        <w:ind w:firstLine="710"/>
        <w:jc w:val="both"/>
        <w:rPr>
          <w:sz w:val="24"/>
          <w:szCs w:val="24"/>
        </w:rPr>
      </w:pPr>
      <w:r w:rsidRPr="0096341C">
        <w:rPr>
          <w:i/>
          <w:sz w:val="24"/>
          <w:szCs w:val="24"/>
        </w:rPr>
        <w:t xml:space="preserve"> </w:t>
      </w:r>
      <w:r w:rsidR="00E4058F" w:rsidRPr="0038409E">
        <w:rPr>
          <w:sz w:val="24"/>
          <w:szCs w:val="24"/>
        </w:rPr>
        <w:t>в течение 3</w:t>
      </w:r>
      <w:r w:rsidR="00CD4260">
        <w:rPr>
          <w:sz w:val="24"/>
          <w:szCs w:val="24"/>
        </w:rPr>
        <w:t>0 (тридцати</w:t>
      </w:r>
      <w:r w:rsidR="00E4058F" w:rsidRPr="0038409E">
        <w:rPr>
          <w:sz w:val="24"/>
          <w:szCs w:val="24"/>
        </w:rPr>
        <w:t xml:space="preserve">) календарных дней с даты </w:t>
      </w:r>
      <w:r w:rsidRPr="0038409E">
        <w:rPr>
          <w:sz w:val="24"/>
          <w:szCs w:val="24"/>
        </w:rPr>
        <w:t xml:space="preserve">подписания Акта  о приемке выполненных Работ и принятых работ, при условии </w:t>
      </w:r>
      <w:r w:rsidR="00E4058F" w:rsidRPr="0038409E">
        <w:rPr>
          <w:sz w:val="24"/>
          <w:szCs w:val="24"/>
        </w:rPr>
        <w:t xml:space="preserve">предоставления Подрядчиком подписанного комплекта документов согласно п. 5.1. Договора. </w:t>
      </w:r>
    </w:p>
    <w:p w14:paraId="0B02DF1E" w14:textId="2F2B1608" w:rsidR="0096341C" w:rsidRPr="0038409E" w:rsidRDefault="00CD4260" w:rsidP="00E4058F">
      <w:pPr>
        <w:tabs>
          <w:tab w:val="left" w:pos="709"/>
        </w:tabs>
        <w:ind w:firstLine="710"/>
        <w:jc w:val="both"/>
        <w:rPr>
          <w:sz w:val="24"/>
          <w:szCs w:val="24"/>
        </w:rPr>
      </w:pPr>
      <w:r>
        <w:rPr>
          <w:sz w:val="24"/>
          <w:szCs w:val="24"/>
        </w:rPr>
        <w:t xml:space="preserve"> </w:t>
      </w:r>
    </w:p>
    <w:p w14:paraId="0B02DF1F" w14:textId="77777777" w:rsidR="00E4058F" w:rsidRPr="0096341C" w:rsidRDefault="00E4058F" w:rsidP="00E4058F">
      <w:pPr>
        <w:numPr>
          <w:ilvl w:val="1"/>
          <w:numId w:val="7"/>
        </w:numPr>
        <w:tabs>
          <w:tab w:val="left" w:pos="1276"/>
        </w:tabs>
        <w:ind w:left="0" w:firstLine="710"/>
        <w:jc w:val="both"/>
        <w:rPr>
          <w:i/>
          <w:sz w:val="24"/>
          <w:szCs w:val="24"/>
        </w:rPr>
      </w:pPr>
      <w:r w:rsidRPr="0038409E">
        <w:rPr>
          <w:sz w:val="24"/>
          <w:szCs w:val="24"/>
        </w:rPr>
        <w:t>В случае задержки представления документов, указанных в п. 5.1. срок оплаты увеличивается на соответствующее количество дней</w:t>
      </w:r>
      <w:r w:rsidRPr="0096341C">
        <w:rPr>
          <w:i/>
          <w:sz w:val="24"/>
          <w:szCs w:val="24"/>
        </w:rPr>
        <w:t>.</w:t>
      </w:r>
    </w:p>
    <w:p w14:paraId="0B02DF20" w14:textId="77777777" w:rsidR="00E4058F" w:rsidRPr="0096341C" w:rsidRDefault="00E4058F" w:rsidP="00E4058F">
      <w:pPr>
        <w:numPr>
          <w:ilvl w:val="1"/>
          <w:numId w:val="7"/>
        </w:numPr>
        <w:tabs>
          <w:tab w:val="left" w:pos="1276"/>
        </w:tabs>
        <w:ind w:left="0" w:firstLine="710"/>
        <w:jc w:val="both"/>
        <w:rPr>
          <w:i/>
          <w:sz w:val="24"/>
          <w:szCs w:val="24"/>
        </w:rPr>
      </w:pPr>
      <w:r w:rsidRPr="0096341C">
        <w:rPr>
          <w:i/>
          <w:sz w:val="24"/>
          <w:szCs w:val="24"/>
        </w:rPr>
        <w:t>Заказчик вправе досрочно производить оплату выполненных Работ (этапа Работ).</w:t>
      </w:r>
    </w:p>
    <w:p w14:paraId="0B02DF21" w14:textId="77777777" w:rsidR="00E4058F" w:rsidRPr="0038409E" w:rsidRDefault="00E4058F" w:rsidP="00E4058F">
      <w:pPr>
        <w:numPr>
          <w:ilvl w:val="1"/>
          <w:numId w:val="7"/>
        </w:numPr>
        <w:tabs>
          <w:tab w:val="left" w:pos="1276"/>
        </w:tabs>
        <w:ind w:left="0" w:firstLine="710"/>
        <w:jc w:val="both"/>
        <w:rPr>
          <w:sz w:val="24"/>
          <w:szCs w:val="24"/>
        </w:rPr>
      </w:pPr>
      <w:r w:rsidRPr="0038409E">
        <w:rPr>
          <w:sz w:val="24"/>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0B02DF22" w14:textId="77777777" w:rsidR="00E4058F" w:rsidRPr="0038409E" w:rsidRDefault="00E4058F" w:rsidP="00E4058F">
      <w:pPr>
        <w:numPr>
          <w:ilvl w:val="1"/>
          <w:numId w:val="7"/>
        </w:numPr>
        <w:tabs>
          <w:tab w:val="left" w:pos="1276"/>
        </w:tabs>
        <w:ind w:left="0" w:firstLine="710"/>
        <w:jc w:val="both"/>
        <w:rPr>
          <w:sz w:val="24"/>
          <w:szCs w:val="24"/>
        </w:rPr>
      </w:pPr>
      <w:r w:rsidRPr="0038409E">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0B02DF23" w14:textId="77777777" w:rsidR="00E4058F" w:rsidRPr="0096341C" w:rsidRDefault="00E4058F" w:rsidP="00E4058F">
      <w:pPr>
        <w:numPr>
          <w:ilvl w:val="1"/>
          <w:numId w:val="7"/>
        </w:numPr>
        <w:tabs>
          <w:tab w:val="left" w:pos="1276"/>
        </w:tabs>
        <w:ind w:left="0" w:firstLine="710"/>
        <w:jc w:val="both"/>
        <w:rPr>
          <w:i/>
          <w:sz w:val="24"/>
          <w:szCs w:val="24"/>
        </w:rPr>
      </w:pPr>
      <w:r w:rsidRPr="0096341C">
        <w:rPr>
          <w:i/>
          <w:sz w:val="24"/>
          <w:szCs w:val="24"/>
        </w:rPr>
        <w:t>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 w14:paraId="0B02DF24" w14:textId="77777777" w:rsidR="00E4058F" w:rsidRPr="0038409E" w:rsidRDefault="00E4058F" w:rsidP="00E4058F">
      <w:pPr>
        <w:numPr>
          <w:ilvl w:val="1"/>
          <w:numId w:val="7"/>
        </w:numPr>
        <w:tabs>
          <w:tab w:val="left" w:pos="1276"/>
        </w:tabs>
        <w:ind w:left="0" w:firstLine="710"/>
        <w:jc w:val="both"/>
        <w:rPr>
          <w:sz w:val="24"/>
          <w:szCs w:val="24"/>
        </w:rPr>
      </w:pPr>
      <w:r w:rsidRPr="0038409E">
        <w:rPr>
          <w:sz w:val="24"/>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0B02DF25" w14:textId="77777777" w:rsidR="00E4058F" w:rsidRPr="0038409E" w:rsidRDefault="00E4058F" w:rsidP="00E4058F">
      <w:pPr>
        <w:rPr>
          <w:sz w:val="24"/>
          <w:szCs w:val="24"/>
        </w:rPr>
      </w:pPr>
    </w:p>
    <w:p w14:paraId="0B02DF26" w14:textId="77777777" w:rsidR="00E4058F" w:rsidRPr="0096341C" w:rsidRDefault="00E4058F" w:rsidP="00E4058F">
      <w:pPr>
        <w:ind w:firstLine="680"/>
        <w:jc w:val="center"/>
        <w:rPr>
          <w:b/>
          <w:sz w:val="24"/>
          <w:szCs w:val="24"/>
        </w:rPr>
      </w:pPr>
      <w:r w:rsidRPr="0096341C">
        <w:rPr>
          <w:b/>
          <w:noProof/>
          <w:sz w:val="24"/>
          <w:szCs w:val="24"/>
        </w:rPr>
        <w:t>6.</w:t>
      </w:r>
      <w:r w:rsidRPr="0096341C">
        <w:rPr>
          <w:b/>
          <w:sz w:val="24"/>
          <w:szCs w:val="24"/>
        </w:rPr>
        <w:t xml:space="preserve"> ОБСТОЯТЕЛЬСТВА НЕПРЕОДОЛИМОЙ СИЛЫ</w:t>
      </w:r>
    </w:p>
    <w:p w14:paraId="0B02DF27"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0B02DF28"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 xml:space="preserve">6.2. Понятием обстоятельств непреодолимой силы охватываются внешние и чрезвычайные события, отсутствовавшие во время подписания настоящего договора и </w:t>
      </w:r>
      <w:r w:rsidRPr="0096341C">
        <w:rPr>
          <w:rFonts w:ascii="Times New Roman" w:hAnsi="Times New Roman" w:cs="Times New Roman"/>
          <w:sz w:val="24"/>
          <w:szCs w:val="24"/>
        </w:rPr>
        <w:lastRenderedPageBreak/>
        <w:t>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0B02DF29"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0B02DF2A"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0B02DF2B"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0B02DF2C"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0B02DF2D"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0B02DF2E" w14:textId="77777777" w:rsidR="00E4058F" w:rsidRPr="0096341C" w:rsidRDefault="00E4058F" w:rsidP="00E4058F">
      <w:pPr>
        <w:ind w:left="2900"/>
        <w:rPr>
          <w:sz w:val="24"/>
          <w:szCs w:val="24"/>
        </w:rPr>
      </w:pPr>
    </w:p>
    <w:p w14:paraId="0B02DF2F" w14:textId="77777777" w:rsidR="00E4058F" w:rsidRPr="0096341C" w:rsidRDefault="00E4058F" w:rsidP="00E4058F">
      <w:pPr>
        <w:ind w:left="2900"/>
        <w:rPr>
          <w:b/>
          <w:sz w:val="24"/>
          <w:szCs w:val="24"/>
        </w:rPr>
      </w:pPr>
      <w:r w:rsidRPr="0096341C">
        <w:rPr>
          <w:b/>
          <w:sz w:val="24"/>
          <w:szCs w:val="24"/>
        </w:rPr>
        <w:t>7. ГАРАНТИЙНЫЕ ОБЯЗАТЕЛЬСТВА</w:t>
      </w:r>
    </w:p>
    <w:p w14:paraId="0B02DF30" w14:textId="61844A0B"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 xml:space="preserve">Гарантийный срок на выполненные Работы составляет </w:t>
      </w:r>
      <w:r w:rsidR="00CD4260">
        <w:rPr>
          <w:rFonts w:ascii="Times New Roman" w:hAnsi="Times New Roman" w:cs="Times New Roman"/>
          <w:i/>
        </w:rPr>
        <w:t>24</w:t>
      </w:r>
      <w:r w:rsidRPr="0096341C">
        <w:rPr>
          <w:rFonts w:ascii="Times New Roman" w:hAnsi="Times New Roman" w:cs="Times New Roman"/>
          <w:i/>
        </w:rPr>
        <w:t xml:space="preserve"> (</w:t>
      </w:r>
      <w:r w:rsidR="00CD4260">
        <w:rPr>
          <w:rFonts w:ascii="Times New Roman" w:hAnsi="Times New Roman" w:cs="Times New Roman"/>
          <w:i/>
        </w:rPr>
        <w:t>двадцать четыре</w:t>
      </w:r>
      <w:r w:rsidRPr="0096341C">
        <w:rPr>
          <w:rFonts w:ascii="Times New Roman" w:hAnsi="Times New Roman" w:cs="Times New Roman"/>
          <w:i/>
        </w:rPr>
        <w:t xml:space="preserve">) </w:t>
      </w:r>
      <w:r w:rsidRPr="0096341C">
        <w:rPr>
          <w:rFonts w:ascii="Times New Roman" w:hAnsi="Times New Roman" w:cs="Times New Roman"/>
        </w:rPr>
        <w:t>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0B02DF31" w14:textId="77777777" w:rsidR="00E4058F" w:rsidRPr="0096341C" w:rsidRDefault="00E4058F" w:rsidP="00E4058F">
      <w:pPr>
        <w:pStyle w:val="31"/>
        <w:shd w:val="clear" w:color="auto" w:fill="auto"/>
        <w:tabs>
          <w:tab w:val="left" w:pos="1134"/>
        </w:tabs>
        <w:spacing w:line="240" w:lineRule="auto"/>
        <w:ind w:right="20" w:firstLine="0"/>
        <w:rPr>
          <w:rFonts w:ascii="Times New Roman" w:hAnsi="Times New Roman" w:cs="Times New Roman"/>
          <w:i/>
        </w:rPr>
      </w:pPr>
      <w:r w:rsidRPr="0096341C">
        <w:rPr>
          <w:rFonts w:ascii="Times New Roman" w:hAnsi="Times New Roman" w:cs="Times New Roman"/>
          <w:i/>
        </w:rPr>
        <w:tab/>
        <w:t xml:space="preserve">В отношении материалов, запасных частей и ооборудования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0B02DF32"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Подрядчик гарантирует:</w:t>
      </w:r>
    </w:p>
    <w:p w14:paraId="0B02DF33" w14:textId="77777777" w:rsidR="00E4058F" w:rsidRPr="0096341C" w:rsidRDefault="00E4058F" w:rsidP="00E4058F">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0B02DF34"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качество выполнения всех Работ в соответствии с действующими нормами и правилами;</w:t>
      </w:r>
    </w:p>
    <w:p w14:paraId="0B02DF35"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устранение всех недостатков и дефектов, выявленных в гарантийный срок.</w:t>
      </w:r>
    </w:p>
    <w:p w14:paraId="0B02DF36"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Заказчик обязан уведомить Подрядчика в письменной форме обо всех претензиях, связанных с гарантией.</w:t>
      </w:r>
    </w:p>
    <w:p w14:paraId="0B02DF37"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lastRenderedPageBreak/>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0B02DF38" w14:textId="77777777"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0B02DF39" w14:textId="77777777" w:rsidR="00E4058F" w:rsidRPr="0096341C" w:rsidRDefault="00E4058F" w:rsidP="00E4058F">
      <w:pPr>
        <w:ind w:left="3040"/>
        <w:rPr>
          <w:sz w:val="24"/>
          <w:szCs w:val="24"/>
          <w:lang w:val="x-none"/>
        </w:rPr>
      </w:pPr>
    </w:p>
    <w:p w14:paraId="0B02DF3A" w14:textId="77777777" w:rsidR="00E4058F" w:rsidRPr="0096341C" w:rsidRDefault="00E4058F" w:rsidP="00E4058F">
      <w:pPr>
        <w:numPr>
          <w:ilvl w:val="0"/>
          <w:numId w:val="10"/>
        </w:numPr>
        <w:jc w:val="center"/>
        <w:rPr>
          <w:b/>
          <w:sz w:val="24"/>
          <w:szCs w:val="24"/>
        </w:rPr>
      </w:pPr>
      <w:r w:rsidRPr="0096341C">
        <w:rPr>
          <w:b/>
          <w:sz w:val="24"/>
          <w:szCs w:val="24"/>
        </w:rPr>
        <w:t>ОТВЕТСТВЕННОСТЬ СТОРОН</w:t>
      </w:r>
    </w:p>
    <w:p w14:paraId="0B02DF3B" w14:textId="77777777" w:rsidR="00E4058F" w:rsidRPr="0096341C" w:rsidRDefault="00E4058F" w:rsidP="00E4058F">
      <w:pPr>
        <w:numPr>
          <w:ilvl w:val="1"/>
          <w:numId w:val="10"/>
        </w:numPr>
        <w:shd w:val="clear" w:color="auto" w:fill="FFFFFF"/>
        <w:tabs>
          <w:tab w:val="left" w:pos="1134"/>
        </w:tabs>
        <w:ind w:left="0" w:firstLine="567"/>
        <w:jc w:val="both"/>
        <w:rPr>
          <w:sz w:val="24"/>
          <w:szCs w:val="24"/>
        </w:rPr>
      </w:pPr>
      <w:r w:rsidRPr="0096341C">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0B02DF3C" w14:textId="77777777" w:rsidR="00E4058F" w:rsidRPr="0096341C" w:rsidRDefault="00E4058F" w:rsidP="00E4058F">
      <w:pPr>
        <w:numPr>
          <w:ilvl w:val="1"/>
          <w:numId w:val="10"/>
        </w:numPr>
        <w:shd w:val="clear" w:color="auto" w:fill="FFFFFF"/>
        <w:tabs>
          <w:tab w:val="left" w:pos="1134"/>
        </w:tabs>
        <w:ind w:left="0" w:firstLine="567"/>
        <w:jc w:val="both"/>
        <w:rPr>
          <w:sz w:val="24"/>
          <w:szCs w:val="24"/>
        </w:rPr>
      </w:pPr>
      <w:r w:rsidRPr="0096341C">
        <w:rPr>
          <w:sz w:val="24"/>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14:paraId="0B02DF3D" w14:textId="77777777" w:rsidR="00E4058F" w:rsidRPr="0096341C" w:rsidRDefault="00E4058F" w:rsidP="00E4058F">
      <w:pPr>
        <w:numPr>
          <w:ilvl w:val="1"/>
          <w:numId w:val="10"/>
        </w:numPr>
        <w:shd w:val="clear" w:color="auto" w:fill="FFFFFF"/>
        <w:tabs>
          <w:tab w:val="left" w:pos="1134"/>
        </w:tabs>
        <w:ind w:left="0" w:firstLine="567"/>
        <w:jc w:val="both"/>
        <w:rPr>
          <w:sz w:val="24"/>
          <w:szCs w:val="24"/>
        </w:rPr>
      </w:pPr>
      <w:r w:rsidRPr="0096341C">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0B02DF3E" w14:textId="77777777" w:rsidR="00E4058F" w:rsidRPr="0096341C" w:rsidRDefault="00E4058F" w:rsidP="00E4058F">
      <w:pPr>
        <w:numPr>
          <w:ilvl w:val="2"/>
          <w:numId w:val="10"/>
        </w:numPr>
        <w:shd w:val="clear" w:color="auto" w:fill="FFFFFF"/>
        <w:tabs>
          <w:tab w:val="num" w:pos="567"/>
        </w:tabs>
        <w:ind w:left="0" w:firstLine="851"/>
        <w:jc w:val="both"/>
        <w:rPr>
          <w:sz w:val="24"/>
          <w:szCs w:val="24"/>
        </w:rPr>
      </w:pPr>
      <w:r w:rsidRPr="0096341C">
        <w:rPr>
          <w:sz w:val="24"/>
          <w:szCs w:val="24"/>
        </w:rPr>
        <w:t>потребовать от Подрядчика безвозмездного устранения недостатков в разумный срок;</w:t>
      </w:r>
    </w:p>
    <w:p w14:paraId="0B02DF3F" w14:textId="77777777" w:rsidR="00E4058F" w:rsidRPr="0096341C" w:rsidRDefault="00E4058F" w:rsidP="00E4058F">
      <w:pPr>
        <w:numPr>
          <w:ilvl w:val="2"/>
          <w:numId w:val="10"/>
        </w:numPr>
        <w:shd w:val="clear" w:color="auto" w:fill="FFFFFF"/>
        <w:tabs>
          <w:tab w:val="num" w:pos="567"/>
        </w:tabs>
        <w:ind w:left="0" w:firstLine="851"/>
        <w:jc w:val="both"/>
        <w:rPr>
          <w:sz w:val="24"/>
          <w:szCs w:val="24"/>
        </w:rPr>
      </w:pPr>
      <w:r w:rsidRPr="0096341C">
        <w:rPr>
          <w:sz w:val="24"/>
          <w:szCs w:val="24"/>
        </w:rPr>
        <w:t>потребовать от Подрядчика соразмерного уменьшения установленной за Работы цены;</w:t>
      </w:r>
    </w:p>
    <w:p w14:paraId="0B02DF40" w14:textId="77777777" w:rsidR="00E4058F" w:rsidRPr="0096341C" w:rsidRDefault="00E4058F" w:rsidP="00E4058F">
      <w:pPr>
        <w:numPr>
          <w:ilvl w:val="2"/>
          <w:numId w:val="10"/>
        </w:numPr>
        <w:shd w:val="clear" w:color="auto" w:fill="FFFFFF"/>
        <w:tabs>
          <w:tab w:val="num" w:pos="567"/>
        </w:tabs>
        <w:ind w:left="0" w:firstLine="851"/>
        <w:jc w:val="both"/>
        <w:rPr>
          <w:sz w:val="24"/>
          <w:szCs w:val="24"/>
        </w:rPr>
      </w:pPr>
      <w:r w:rsidRPr="0096341C">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0B02DF41" w14:textId="2B198308" w:rsidR="00E4058F" w:rsidRPr="0096341C" w:rsidRDefault="00E4058F" w:rsidP="00E4058F">
      <w:pPr>
        <w:numPr>
          <w:ilvl w:val="2"/>
          <w:numId w:val="10"/>
        </w:numPr>
        <w:shd w:val="clear" w:color="auto" w:fill="FFFFFF"/>
        <w:tabs>
          <w:tab w:val="num" w:pos="1418"/>
        </w:tabs>
        <w:ind w:left="0" w:firstLine="851"/>
        <w:jc w:val="both"/>
        <w:rPr>
          <w:sz w:val="24"/>
          <w:szCs w:val="24"/>
        </w:rPr>
      </w:pPr>
      <w:r w:rsidRPr="0096341C">
        <w:rPr>
          <w:sz w:val="24"/>
          <w:szCs w:val="24"/>
        </w:rPr>
        <w:t xml:space="preserve">потребовать уплаты штрафных санкций в размере  </w:t>
      </w:r>
      <w:r w:rsidRPr="0096341C">
        <w:rPr>
          <w:i/>
          <w:sz w:val="24"/>
          <w:szCs w:val="24"/>
        </w:rPr>
        <w:t xml:space="preserve">100 %  </w:t>
      </w:r>
      <w:r w:rsidRPr="0096341C">
        <w:rPr>
          <w:sz w:val="24"/>
          <w:szCs w:val="24"/>
        </w:rPr>
        <w:t>от стоимости устранения недостатков.</w:t>
      </w:r>
    </w:p>
    <w:p w14:paraId="0B02DF42" w14:textId="0CC48720" w:rsidR="00E4058F" w:rsidRPr="0096341C" w:rsidRDefault="00E4058F" w:rsidP="00E4058F">
      <w:pPr>
        <w:numPr>
          <w:ilvl w:val="1"/>
          <w:numId w:val="10"/>
        </w:numPr>
        <w:shd w:val="clear" w:color="auto" w:fill="FFFFFF"/>
        <w:tabs>
          <w:tab w:val="left" w:pos="1134"/>
        </w:tabs>
        <w:ind w:left="0" w:firstLine="567"/>
        <w:jc w:val="both"/>
        <w:rPr>
          <w:sz w:val="24"/>
          <w:szCs w:val="24"/>
        </w:rPr>
      </w:pPr>
      <w:r w:rsidRPr="0096341C">
        <w:rPr>
          <w:sz w:val="24"/>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0038409E" w:rsidRPr="0038409E">
        <w:rPr>
          <w:sz w:val="24"/>
          <w:szCs w:val="24"/>
        </w:rPr>
        <w:t>2</w:t>
      </w:r>
      <w:r w:rsidRPr="0096341C">
        <w:rPr>
          <w:i/>
          <w:sz w:val="24"/>
          <w:szCs w:val="24"/>
        </w:rPr>
        <w:t xml:space="preserve">0% </w:t>
      </w:r>
      <w:r w:rsidRPr="0096341C">
        <w:rPr>
          <w:sz w:val="24"/>
          <w:szCs w:val="24"/>
        </w:rPr>
        <w:t xml:space="preserve"> от стоимости Работ, выполняемых  Подрядчиком по настоящему Договору.</w:t>
      </w:r>
    </w:p>
    <w:p w14:paraId="0B02DF43" w14:textId="628C1E9B" w:rsidR="00E4058F" w:rsidRPr="0096341C" w:rsidRDefault="00E4058F" w:rsidP="00E4058F">
      <w:pPr>
        <w:numPr>
          <w:ilvl w:val="1"/>
          <w:numId w:val="10"/>
        </w:numPr>
        <w:shd w:val="clear" w:color="auto" w:fill="FFFFFF"/>
        <w:tabs>
          <w:tab w:val="left" w:pos="1134"/>
        </w:tabs>
        <w:ind w:left="0" w:firstLine="567"/>
        <w:jc w:val="both"/>
        <w:rPr>
          <w:sz w:val="24"/>
          <w:szCs w:val="24"/>
        </w:rPr>
      </w:pPr>
      <w:r w:rsidRPr="0096341C">
        <w:rPr>
          <w:sz w:val="24"/>
          <w:szCs w:val="24"/>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2</w:t>
      </w:r>
      <w:r w:rsidRPr="0096341C">
        <w:rPr>
          <w:i/>
          <w:sz w:val="24"/>
          <w:szCs w:val="24"/>
        </w:rPr>
        <w:t xml:space="preserve">0% </w:t>
      </w:r>
      <w:r w:rsidRPr="0096341C">
        <w:rPr>
          <w:sz w:val="24"/>
          <w:szCs w:val="24"/>
        </w:rPr>
        <w:t xml:space="preserve">от стоимости элементов Оборудования, требующих восстановления.   </w:t>
      </w:r>
    </w:p>
    <w:p w14:paraId="0B02DF44" w14:textId="77777777" w:rsidR="00E4058F" w:rsidRPr="0096341C" w:rsidRDefault="00E4058F" w:rsidP="00E4058F">
      <w:pPr>
        <w:numPr>
          <w:ilvl w:val="1"/>
          <w:numId w:val="10"/>
        </w:numPr>
        <w:shd w:val="clear" w:color="auto" w:fill="FFFFFF"/>
        <w:tabs>
          <w:tab w:val="left" w:pos="1134"/>
        </w:tabs>
        <w:ind w:left="0" w:firstLine="567"/>
        <w:jc w:val="both"/>
        <w:rPr>
          <w:sz w:val="24"/>
          <w:szCs w:val="24"/>
        </w:rPr>
      </w:pPr>
      <w:r w:rsidRPr="0096341C">
        <w:rPr>
          <w:sz w:val="24"/>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0B02DF45" w14:textId="4D567AE5" w:rsidR="00E4058F" w:rsidRPr="0096341C" w:rsidRDefault="00E4058F" w:rsidP="00E4058F">
      <w:pPr>
        <w:numPr>
          <w:ilvl w:val="1"/>
          <w:numId w:val="10"/>
        </w:numPr>
        <w:shd w:val="clear" w:color="auto" w:fill="FFFFFF"/>
        <w:tabs>
          <w:tab w:val="left" w:pos="1134"/>
        </w:tabs>
        <w:ind w:left="0" w:firstLine="567"/>
        <w:jc w:val="both"/>
        <w:rPr>
          <w:sz w:val="24"/>
          <w:szCs w:val="24"/>
        </w:rPr>
      </w:pPr>
      <w:r w:rsidRPr="0096341C">
        <w:rPr>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0B02DF46" w14:textId="77777777" w:rsidR="00E4058F" w:rsidRPr="0096341C" w:rsidRDefault="00E4058F" w:rsidP="00E4058F">
      <w:pPr>
        <w:numPr>
          <w:ilvl w:val="1"/>
          <w:numId w:val="10"/>
        </w:numPr>
        <w:shd w:val="clear" w:color="auto" w:fill="FFFFFF"/>
        <w:tabs>
          <w:tab w:val="left" w:pos="1134"/>
        </w:tabs>
        <w:ind w:left="0" w:firstLine="567"/>
        <w:jc w:val="both"/>
        <w:rPr>
          <w:sz w:val="24"/>
          <w:szCs w:val="24"/>
        </w:rPr>
      </w:pPr>
      <w:r w:rsidRPr="0096341C">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0B02DF47" w14:textId="77777777" w:rsidR="00E4058F" w:rsidRPr="0096341C" w:rsidRDefault="00E4058F" w:rsidP="00E4058F">
      <w:pPr>
        <w:numPr>
          <w:ilvl w:val="1"/>
          <w:numId w:val="10"/>
        </w:numPr>
        <w:shd w:val="clear" w:color="auto" w:fill="FFFFFF"/>
        <w:tabs>
          <w:tab w:val="left" w:pos="1134"/>
        </w:tabs>
        <w:ind w:left="0" w:firstLine="567"/>
        <w:jc w:val="both"/>
        <w:rPr>
          <w:sz w:val="24"/>
          <w:szCs w:val="24"/>
        </w:rPr>
      </w:pPr>
      <w:r w:rsidRPr="0096341C">
        <w:rPr>
          <w:sz w:val="24"/>
          <w:szCs w:val="24"/>
        </w:rPr>
        <w:lastRenderedPageBreak/>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0B02DF48" w14:textId="5B7FD220" w:rsidR="00E4058F" w:rsidRPr="0096341C" w:rsidRDefault="004E1B9B" w:rsidP="00E4058F">
      <w:pPr>
        <w:rPr>
          <w:i/>
          <w:sz w:val="24"/>
          <w:szCs w:val="24"/>
        </w:rPr>
      </w:pPr>
      <w:r>
        <w:rPr>
          <w:sz w:val="24"/>
          <w:szCs w:val="24"/>
        </w:rPr>
        <w:t xml:space="preserve">        </w:t>
      </w:r>
      <w:r w:rsidR="00E4058F" w:rsidRPr="0096341C">
        <w:rPr>
          <w:sz w:val="24"/>
          <w:szCs w:val="24"/>
        </w:rPr>
        <w:t>8.10</w:t>
      </w:r>
      <w:r w:rsidR="00E4058F" w:rsidRPr="0096341C">
        <w:rPr>
          <w:i/>
          <w:sz w:val="24"/>
          <w:szCs w:val="24"/>
        </w:rPr>
        <w:t>.</w:t>
      </w:r>
    </w:p>
    <w:p w14:paraId="0B02DF4A" w14:textId="08D59356" w:rsidR="00E4058F" w:rsidRPr="0096341C" w:rsidRDefault="00CD4260" w:rsidP="00E4058F">
      <w:pPr>
        <w:rPr>
          <w:i/>
          <w:sz w:val="24"/>
          <w:szCs w:val="24"/>
        </w:rPr>
      </w:pPr>
      <w:r>
        <w:rPr>
          <w:i/>
          <w:sz w:val="24"/>
          <w:szCs w:val="24"/>
        </w:rPr>
        <w:t xml:space="preserve"> </w:t>
      </w:r>
      <w:r w:rsidR="00E4058F" w:rsidRPr="0096341C">
        <w:rPr>
          <w:i/>
          <w:sz w:val="24"/>
          <w:szCs w:val="24"/>
        </w:rPr>
        <w:t xml:space="preserve">За нарушение Подрядчиком: </w:t>
      </w:r>
    </w:p>
    <w:p w14:paraId="0B02DF4B" w14:textId="0F6C6061" w:rsidR="00E4058F" w:rsidRPr="0096341C" w:rsidRDefault="00E4058F" w:rsidP="00E4058F">
      <w:pPr>
        <w:ind w:firstLine="720"/>
        <w:jc w:val="both"/>
        <w:rPr>
          <w:i/>
          <w:sz w:val="24"/>
          <w:szCs w:val="24"/>
        </w:rPr>
      </w:pPr>
      <w:r w:rsidRPr="0096341C">
        <w:rPr>
          <w:i/>
          <w:sz w:val="24"/>
          <w:szCs w:val="24"/>
        </w:rPr>
        <w:t>обязательств по предоставлению обосновывающих стоимость оборудования 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материалов, 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0B02DF4C" w14:textId="77777777" w:rsidR="00E4058F" w:rsidRPr="0096341C" w:rsidRDefault="00E4058F" w:rsidP="00E4058F">
      <w:pPr>
        <w:ind w:firstLine="567"/>
        <w:jc w:val="both"/>
        <w:rPr>
          <w:i/>
          <w:sz w:val="24"/>
          <w:szCs w:val="24"/>
        </w:rPr>
      </w:pPr>
      <w:r w:rsidRPr="0096341C">
        <w:rPr>
          <w:i/>
          <w:sz w:val="24"/>
          <w:szCs w:val="24"/>
        </w:rPr>
        <w:t>обязательств по предоставлению документов, подтверждающих размер расходов, понесенных при выполнении работ, в соответствии с пунктом 3.2.14, Заказчик имеет право начислить  Подрядчику неустойку в размере 500  (Пятьсот) рублей за каждый документ за каждый день просрочки</w:t>
      </w:r>
    </w:p>
    <w:p w14:paraId="0B02DF52" w14:textId="37690627" w:rsidR="00E4058F" w:rsidRPr="0096341C" w:rsidRDefault="00E4058F" w:rsidP="00E4058F">
      <w:pPr>
        <w:shd w:val="clear" w:color="auto" w:fill="FFFFFF"/>
        <w:tabs>
          <w:tab w:val="left" w:pos="1134"/>
        </w:tabs>
        <w:ind w:firstLine="567"/>
        <w:jc w:val="both"/>
        <w:rPr>
          <w:sz w:val="24"/>
          <w:szCs w:val="24"/>
        </w:rPr>
      </w:pPr>
      <w:r w:rsidRPr="0096341C">
        <w:rPr>
          <w:sz w:val="24"/>
          <w:szCs w:val="24"/>
        </w:rPr>
        <w:t xml:space="preserve"> Заказчик вправе самостоятельно запросить у поставщиков оборудования и  материалов, и у их официальных дилеров информацию о стоимости оборудования и  материалов,  на основании которой будет определяться стоимость оборудования и  материалов.</w:t>
      </w:r>
    </w:p>
    <w:p w14:paraId="0B02DF53" w14:textId="77777777" w:rsidR="00E4058F" w:rsidRPr="0096341C" w:rsidRDefault="00E4058F" w:rsidP="00E4058F">
      <w:pPr>
        <w:numPr>
          <w:ilvl w:val="1"/>
          <w:numId w:val="11"/>
        </w:numPr>
        <w:shd w:val="clear" w:color="auto" w:fill="FFFFFF"/>
        <w:ind w:left="0" w:firstLine="720"/>
        <w:jc w:val="both"/>
        <w:rPr>
          <w:sz w:val="24"/>
          <w:szCs w:val="24"/>
        </w:rPr>
      </w:pPr>
      <w:r w:rsidRPr="0096341C">
        <w:rPr>
          <w:sz w:val="24"/>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0B02DF54" w14:textId="38112D79"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Если в течение гарантийного срока </w:t>
      </w:r>
      <w:r w:rsidRPr="0096341C">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96341C">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r w:rsidR="00CD4260">
        <w:rPr>
          <w:rFonts w:ascii="Times New Roman" w:hAnsi="Times New Roman" w:cs="Times New Roman"/>
        </w:rPr>
        <w:t>6</w:t>
      </w:r>
      <w:r w:rsidRPr="0096341C">
        <w:rPr>
          <w:rFonts w:ascii="Times New Roman" w:hAnsi="Times New Roman" w:cs="Times New Roman"/>
        </w:rPr>
        <w:t xml:space="preserve"> к настоящему Договору. </w:t>
      </w:r>
    </w:p>
    <w:p w14:paraId="0B02DF55"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96341C">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0B02DF56"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0B02DF57"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0B02DF58"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14:paraId="0B02DF59" w14:textId="77777777" w:rsidR="00E4058F" w:rsidRDefault="00E4058F" w:rsidP="00E4058F">
      <w:pPr>
        <w:ind w:left="240"/>
        <w:jc w:val="center"/>
        <w:rPr>
          <w:noProof/>
          <w:sz w:val="24"/>
          <w:szCs w:val="24"/>
        </w:rPr>
      </w:pPr>
    </w:p>
    <w:p w14:paraId="3D6B8A79" w14:textId="77777777" w:rsidR="003F1FA9" w:rsidRPr="0096341C" w:rsidRDefault="003F1FA9" w:rsidP="00E4058F">
      <w:pPr>
        <w:ind w:left="240"/>
        <w:jc w:val="center"/>
        <w:rPr>
          <w:noProof/>
          <w:sz w:val="24"/>
          <w:szCs w:val="24"/>
        </w:rPr>
      </w:pPr>
    </w:p>
    <w:p w14:paraId="0B02DF5A" w14:textId="77777777" w:rsidR="00E4058F" w:rsidRPr="0096341C" w:rsidRDefault="00E4058F" w:rsidP="00E4058F">
      <w:pPr>
        <w:ind w:left="240"/>
        <w:jc w:val="center"/>
        <w:rPr>
          <w:b/>
          <w:sz w:val="24"/>
          <w:szCs w:val="24"/>
        </w:rPr>
      </w:pPr>
      <w:r w:rsidRPr="0096341C">
        <w:rPr>
          <w:b/>
          <w:noProof/>
          <w:sz w:val="24"/>
          <w:szCs w:val="24"/>
        </w:rPr>
        <w:lastRenderedPageBreak/>
        <w:t>9.</w:t>
      </w:r>
      <w:r w:rsidRPr="0096341C">
        <w:rPr>
          <w:b/>
          <w:sz w:val="24"/>
          <w:szCs w:val="24"/>
        </w:rPr>
        <w:t xml:space="preserve"> СРОК ДЕЙСТВИЯ ДОГОВОРА</w:t>
      </w:r>
    </w:p>
    <w:p w14:paraId="0B02DF5B" w14:textId="77777777" w:rsidR="00E4058F" w:rsidRPr="0096341C" w:rsidRDefault="00E4058F" w:rsidP="00E4058F">
      <w:pPr>
        <w:numPr>
          <w:ilvl w:val="1"/>
          <w:numId w:val="12"/>
        </w:numPr>
        <w:tabs>
          <w:tab w:val="left" w:pos="1134"/>
        </w:tabs>
        <w:ind w:left="0" w:firstLine="709"/>
        <w:jc w:val="both"/>
        <w:rPr>
          <w:sz w:val="24"/>
          <w:szCs w:val="24"/>
        </w:rPr>
      </w:pPr>
      <w:r w:rsidRPr="0096341C">
        <w:rPr>
          <w:noProof/>
          <w:sz w:val="24"/>
          <w:szCs w:val="24"/>
        </w:rPr>
        <w:t xml:space="preserve"> Настоящий </w:t>
      </w:r>
      <w:r w:rsidRPr="0096341C">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0B02DF5C" w14:textId="77777777" w:rsidR="00E4058F" w:rsidRPr="0096341C" w:rsidRDefault="00E4058F" w:rsidP="00E4058F">
      <w:pPr>
        <w:numPr>
          <w:ilvl w:val="1"/>
          <w:numId w:val="12"/>
        </w:numPr>
        <w:tabs>
          <w:tab w:val="left" w:pos="1134"/>
        </w:tabs>
        <w:ind w:left="0" w:firstLine="709"/>
        <w:jc w:val="both"/>
        <w:rPr>
          <w:sz w:val="24"/>
          <w:szCs w:val="24"/>
        </w:rPr>
      </w:pPr>
      <w:r w:rsidRPr="0096341C">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0B02DF5D" w14:textId="77777777" w:rsidR="00E4058F" w:rsidRPr="0096341C" w:rsidRDefault="00E4058F" w:rsidP="00E4058F">
      <w:pPr>
        <w:numPr>
          <w:ilvl w:val="1"/>
          <w:numId w:val="12"/>
        </w:numPr>
        <w:tabs>
          <w:tab w:val="left" w:pos="1134"/>
        </w:tabs>
        <w:ind w:left="0" w:firstLine="567"/>
        <w:jc w:val="both"/>
        <w:rPr>
          <w:sz w:val="24"/>
          <w:szCs w:val="24"/>
        </w:rPr>
      </w:pPr>
      <w:r w:rsidRPr="0096341C">
        <w:rPr>
          <w:sz w:val="24"/>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0B02DF5E" w14:textId="4566C404" w:rsidR="00E4058F" w:rsidRPr="0096341C" w:rsidRDefault="00E4058F" w:rsidP="00E4058F">
      <w:pPr>
        <w:numPr>
          <w:ilvl w:val="2"/>
          <w:numId w:val="12"/>
        </w:numPr>
        <w:tabs>
          <w:tab w:val="left" w:pos="1134"/>
          <w:tab w:val="left" w:pos="1843"/>
        </w:tabs>
        <w:ind w:left="0" w:firstLine="1134"/>
        <w:jc w:val="both"/>
        <w:rPr>
          <w:sz w:val="24"/>
          <w:szCs w:val="24"/>
        </w:rPr>
      </w:pPr>
      <w:r w:rsidRPr="0096341C">
        <w:rPr>
          <w:sz w:val="24"/>
          <w:szCs w:val="24"/>
        </w:rPr>
        <w:t xml:space="preserve">задержка по вине Подрядчика сроков выполнения Работ (этапа работ) на срок свыше </w:t>
      </w:r>
      <w:r w:rsidRPr="0096341C">
        <w:rPr>
          <w:i/>
          <w:sz w:val="24"/>
          <w:szCs w:val="24"/>
        </w:rPr>
        <w:t>30 (тридцат</w:t>
      </w:r>
      <w:r w:rsidR="00CD4260">
        <w:rPr>
          <w:i/>
          <w:sz w:val="24"/>
          <w:szCs w:val="24"/>
        </w:rPr>
        <w:t>и</w:t>
      </w:r>
      <w:r w:rsidRPr="0096341C">
        <w:rPr>
          <w:i/>
          <w:sz w:val="24"/>
          <w:szCs w:val="24"/>
        </w:rPr>
        <w:t>)  календарных</w:t>
      </w:r>
      <w:r w:rsidRPr="0096341C">
        <w:rPr>
          <w:sz w:val="24"/>
          <w:szCs w:val="24"/>
        </w:rPr>
        <w:t xml:space="preserve"> дней;</w:t>
      </w:r>
    </w:p>
    <w:p w14:paraId="0B02DF5F" w14:textId="77777777" w:rsidR="00E4058F" w:rsidRPr="0096341C" w:rsidRDefault="00E4058F" w:rsidP="00E4058F">
      <w:pPr>
        <w:numPr>
          <w:ilvl w:val="2"/>
          <w:numId w:val="12"/>
        </w:numPr>
        <w:tabs>
          <w:tab w:val="left" w:pos="1843"/>
        </w:tabs>
        <w:ind w:left="0" w:firstLine="1134"/>
        <w:jc w:val="both"/>
        <w:rPr>
          <w:sz w:val="24"/>
          <w:szCs w:val="24"/>
        </w:rPr>
      </w:pPr>
      <w:r w:rsidRPr="0096341C">
        <w:rPr>
          <w:sz w:val="24"/>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0B02DF60" w14:textId="77777777" w:rsidR="00E4058F" w:rsidRPr="0096341C" w:rsidRDefault="00E4058F" w:rsidP="00E4058F">
      <w:pPr>
        <w:numPr>
          <w:ilvl w:val="2"/>
          <w:numId w:val="12"/>
        </w:numPr>
        <w:tabs>
          <w:tab w:val="left" w:pos="1843"/>
        </w:tabs>
        <w:ind w:left="0" w:firstLine="1134"/>
        <w:jc w:val="both"/>
        <w:rPr>
          <w:sz w:val="24"/>
          <w:szCs w:val="24"/>
        </w:rPr>
      </w:pPr>
      <w:r w:rsidRPr="0096341C">
        <w:rPr>
          <w:sz w:val="24"/>
          <w:szCs w:val="24"/>
        </w:rPr>
        <w:t>неисполнение Подрядчиком обязанности по согласованию привлекаемых субподрядчиков;</w:t>
      </w:r>
    </w:p>
    <w:p w14:paraId="0B02DF61" w14:textId="77777777" w:rsidR="00E4058F" w:rsidRPr="0096341C" w:rsidRDefault="00E4058F" w:rsidP="00E4058F">
      <w:pPr>
        <w:numPr>
          <w:ilvl w:val="2"/>
          <w:numId w:val="12"/>
        </w:numPr>
        <w:tabs>
          <w:tab w:val="left" w:pos="1843"/>
        </w:tabs>
        <w:ind w:left="0" w:firstLine="1134"/>
        <w:jc w:val="both"/>
        <w:rPr>
          <w:sz w:val="24"/>
          <w:szCs w:val="24"/>
        </w:rPr>
      </w:pPr>
      <w:r w:rsidRPr="0096341C">
        <w:rPr>
          <w:sz w:val="24"/>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0B02DF62" w14:textId="63719745" w:rsidR="00E4058F" w:rsidRPr="0096341C" w:rsidRDefault="00E4058F" w:rsidP="00E4058F">
      <w:pPr>
        <w:numPr>
          <w:ilvl w:val="2"/>
          <w:numId w:val="12"/>
        </w:numPr>
        <w:tabs>
          <w:tab w:val="left" w:pos="1843"/>
        </w:tabs>
        <w:ind w:left="0" w:firstLine="1134"/>
        <w:jc w:val="both"/>
        <w:rPr>
          <w:sz w:val="24"/>
          <w:szCs w:val="24"/>
        </w:rPr>
      </w:pPr>
      <w:r w:rsidRPr="0096341C">
        <w:rPr>
          <w:sz w:val="24"/>
          <w:szCs w:val="24"/>
        </w:rPr>
        <w:t>отзыва и аннулирования разрешительной документации Подрядчика (свидетельств, лицензий, допусков и прочее), необходимой  для производства Работ;</w:t>
      </w:r>
    </w:p>
    <w:p w14:paraId="0B02DF63" w14:textId="77777777" w:rsidR="00E4058F" w:rsidRPr="0096341C" w:rsidRDefault="00E4058F" w:rsidP="00E4058F">
      <w:pPr>
        <w:numPr>
          <w:ilvl w:val="2"/>
          <w:numId w:val="12"/>
        </w:numPr>
        <w:tabs>
          <w:tab w:val="left" w:pos="1843"/>
        </w:tabs>
        <w:ind w:left="0" w:firstLine="1134"/>
        <w:jc w:val="both"/>
        <w:rPr>
          <w:sz w:val="24"/>
          <w:szCs w:val="24"/>
        </w:rPr>
      </w:pPr>
      <w:r w:rsidRPr="0096341C">
        <w:rPr>
          <w:sz w:val="24"/>
          <w:szCs w:val="24"/>
        </w:rPr>
        <w:t>грубого нарушения Подрядчиком п.п. 3.2.12, 3.2.13 настоящего договора, повлекшего ущерб;</w:t>
      </w:r>
    </w:p>
    <w:p w14:paraId="0B02DF64" w14:textId="77777777" w:rsidR="00E4058F" w:rsidRPr="0096341C" w:rsidRDefault="00E4058F" w:rsidP="00E4058F">
      <w:pPr>
        <w:numPr>
          <w:ilvl w:val="2"/>
          <w:numId w:val="12"/>
        </w:numPr>
        <w:tabs>
          <w:tab w:val="left" w:pos="1843"/>
        </w:tabs>
        <w:ind w:left="0" w:firstLine="1134"/>
        <w:jc w:val="both"/>
        <w:rPr>
          <w:sz w:val="24"/>
          <w:szCs w:val="24"/>
        </w:rPr>
      </w:pPr>
      <w:r w:rsidRPr="0096341C">
        <w:rPr>
          <w:sz w:val="24"/>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0B02DF65" w14:textId="77777777" w:rsidR="00E4058F" w:rsidRPr="0096341C" w:rsidRDefault="00E4058F" w:rsidP="00E4058F">
      <w:pPr>
        <w:numPr>
          <w:ilvl w:val="1"/>
          <w:numId w:val="12"/>
        </w:numPr>
        <w:tabs>
          <w:tab w:val="left" w:pos="1134"/>
        </w:tabs>
        <w:ind w:left="0" w:firstLine="709"/>
        <w:jc w:val="both"/>
        <w:rPr>
          <w:sz w:val="24"/>
          <w:szCs w:val="24"/>
        </w:rPr>
      </w:pPr>
      <w:r w:rsidRPr="0096341C">
        <w:rPr>
          <w:sz w:val="24"/>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0B02DF66" w14:textId="77777777" w:rsidR="00E4058F" w:rsidRPr="0096341C" w:rsidRDefault="00E4058F" w:rsidP="00E4058F">
      <w:pPr>
        <w:tabs>
          <w:tab w:val="left" w:pos="1134"/>
        </w:tabs>
        <w:ind w:firstLine="709"/>
        <w:jc w:val="both"/>
        <w:rPr>
          <w:sz w:val="24"/>
          <w:szCs w:val="24"/>
        </w:rPr>
      </w:pPr>
      <w:r w:rsidRPr="0096341C">
        <w:rPr>
          <w:sz w:val="24"/>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0B02DF67" w14:textId="77777777" w:rsidR="00E4058F" w:rsidRPr="0096341C" w:rsidRDefault="00E4058F" w:rsidP="00E4058F">
      <w:pPr>
        <w:tabs>
          <w:tab w:val="left" w:pos="1134"/>
        </w:tabs>
        <w:ind w:firstLine="709"/>
        <w:jc w:val="both"/>
        <w:rPr>
          <w:sz w:val="24"/>
          <w:szCs w:val="24"/>
        </w:rPr>
      </w:pPr>
      <w:r w:rsidRPr="0096341C">
        <w:rPr>
          <w:sz w:val="24"/>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0B02DF68" w14:textId="77777777" w:rsidR="00E4058F" w:rsidRPr="0096341C" w:rsidRDefault="00E4058F" w:rsidP="00E4058F">
      <w:pPr>
        <w:tabs>
          <w:tab w:val="left" w:pos="1134"/>
        </w:tabs>
        <w:ind w:firstLine="709"/>
        <w:jc w:val="both"/>
        <w:rPr>
          <w:sz w:val="24"/>
          <w:szCs w:val="24"/>
        </w:rPr>
      </w:pPr>
      <w:r w:rsidRPr="0096341C">
        <w:rPr>
          <w:sz w:val="24"/>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0B02DF69" w14:textId="17C528AE" w:rsidR="00E4058F" w:rsidRPr="00180B74" w:rsidRDefault="00E4058F" w:rsidP="00E4058F">
      <w:pPr>
        <w:numPr>
          <w:ilvl w:val="1"/>
          <w:numId w:val="12"/>
        </w:numPr>
        <w:tabs>
          <w:tab w:val="left" w:pos="1134"/>
        </w:tabs>
        <w:ind w:left="0" w:firstLine="615"/>
        <w:jc w:val="both"/>
        <w:rPr>
          <w:sz w:val="24"/>
          <w:szCs w:val="24"/>
        </w:rPr>
      </w:pPr>
      <w:r w:rsidRPr="0096341C">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w:t>
      </w:r>
      <w:r w:rsidRPr="0096341C">
        <w:rPr>
          <w:i/>
          <w:sz w:val="24"/>
          <w:szCs w:val="24"/>
        </w:rPr>
        <w:t>сдачи-приемки выполненных работ</w:t>
      </w:r>
      <w:r w:rsidR="00CD4260">
        <w:rPr>
          <w:i/>
          <w:sz w:val="24"/>
          <w:szCs w:val="24"/>
        </w:rPr>
        <w:t xml:space="preserve"> (Приложение №7)</w:t>
      </w:r>
      <w:r w:rsidRPr="0096341C">
        <w:rPr>
          <w:sz w:val="24"/>
          <w:szCs w:val="24"/>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w:t>
      </w:r>
      <w:r w:rsidRPr="00180B74">
        <w:rPr>
          <w:sz w:val="24"/>
          <w:szCs w:val="24"/>
        </w:rPr>
        <w:t xml:space="preserve">соответствии со </w:t>
      </w:r>
      <w:hyperlink r:id="rId15" w:history="1">
        <w:r w:rsidRPr="00180B74">
          <w:rPr>
            <w:rStyle w:val="af0"/>
            <w:color w:val="auto"/>
            <w:sz w:val="24"/>
            <w:szCs w:val="24"/>
            <w:u w:val="none"/>
          </w:rPr>
          <w:t>статьей 395</w:t>
        </w:r>
      </w:hyperlink>
      <w:r w:rsidRPr="00180B74">
        <w:rPr>
          <w:sz w:val="24"/>
          <w:szCs w:val="24"/>
        </w:rPr>
        <w:t xml:space="preserve"> ГК РФ.</w:t>
      </w:r>
    </w:p>
    <w:p w14:paraId="0B02DF6A" w14:textId="77777777" w:rsidR="00E4058F" w:rsidRDefault="00E4058F" w:rsidP="00E4058F">
      <w:pPr>
        <w:tabs>
          <w:tab w:val="left" w:pos="1134"/>
        </w:tabs>
        <w:ind w:firstLine="615"/>
        <w:jc w:val="both"/>
        <w:rPr>
          <w:sz w:val="24"/>
          <w:szCs w:val="24"/>
        </w:rPr>
      </w:pPr>
      <w:r w:rsidRPr="0096341C">
        <w:rPr>
          <w:sz w:val="24"/>
          <w:szCs w:val="24"/>
        </w:rPr>
        <w:lastRenderedPageBreak/>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0B02DF6B" w14:textId="77777777" w:rsidR="00180B74" w:rsidRDefault="00180B74" w:rsidP="00180B74">
      <w:pPr>
        <w:jc w:val="both"/>
        <w:rPr>
          <w:i/>
          <w:sz w:val="24"/>
          <w:szCs w:val="24"/>
        </w:rPr>
      </w:pPr>
      <w:r>
        <w:rPr>
          <w:i/>
          <w:sz w:val="24"/>
          <w:szCs w:val="24"/>
        </w:rPr>
        <w:t xml:space="preserve">        9.6. Условия настоящего договора распространяют свое действие на отношения сторон, возникшие с «___»_____________20___г.</w:t>
      </w:r>
    </w:p>
    <w:p w14:paraId="0B02DF6C" w14:textId="77777777" w:rsidR="00180B74" w:rsidRDefault="00180B74" w:rsidP="00180B74">
      <w:pPr>
        <w:spacing w:line="240" w:lineRule="atLeast"/>
        <w:ind w:firstLine="567"/>
        <w:rPr>
          <w:b/>
          <w:bCs/>
          <w:i/>
          <w:sz w:val="24"/>
          <w:szCs w:val="24"/>
        </w:rPr>
      </w:pPr>
    </w:p>
    <w:p w14:paraId="0B02DF6E" w14:textId="77777777" w:rsidR="00E4058F" w:rsidRPr="0096341C" w:rsidRDefault="00E4058F" w:rsidP="00E4058F">
      <w:pPr>
        <w:jc w:val="center"/>
        <w:rPr>
          <w:b/>
          <w:sz w:val="24"/>
          <w:szCs w:val="24"/>
        </w:rPr>
      </w:pPr>
      <w:r w:rsidRPr="0096341C">
        <w:rPr>
          <w:b/>
          <w:sz w:val="24"/>
          <w:szCs w:val="24"/>
        </w:rPr>
        <w:t>10. ПОРЯДОК РАЗРЕШЕНИЯ СПОРОВ</w:t>
      </w:r>
    </w:p>
    <w:p w14:paraId="0B02DF6F" w14:textId="77777777" w:rsidR="00E4058F" w:rsidRPr="0096341C" w:rsidRDefault="00E4058F" w:rsidP="00E4058F">
      <w:pPr>
        <w:pStyle w:val="ab"/>
        <w:tabs>
          <w:tab w:val="left" w:pos="1134"/>
        </w:tabs>
        <w:spacing w:line="240" w:lineRule="auto"/>
        <w:ind w:firstLine="0"/>
        <w:rPr>
          <w:szCs w:val="24"/>
        </w:rPr>
      </w:pPr>
      <w:r w:rsidRPr="0096341C">
        <w:rPr>
          <w:szCs w:val="24"/>
        </w:rPr>
        <w:t>10.1. Рассмотрение споров:</w:t>
      </w:r>
    </w:p>
    <w:p w14:paraId="0B02DF72" w14:textId="07159CFA" w:rsidR="00003FB5" w:rsidRPr="00003FB5" w:rsidRDefault="00003FB5" w:rsidP="00003FB5">
      <w:pPr>
        <w:pStyle w:val="ab"/>
        <w:tabs>
          <w:tab w:val="left" w:pos="1134"/>
        </w:tabs>
        <w:spacing w:line="240" w:lineRule="auto"/>
        <w:rPr>
          <w:i/>
          <w:szCs w:val="24"/>
        </w:rPr>
      </w:pPr>
      <w:r w:rsidRPr="00003FB5">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003FB5">
        <w:rPr>
          <w:i/>
          <w:szCs w:val="24"/>
        </w:rPr>
        <w:t xml:space="preserve">Арбитражном суде </w:t>
      </w:r>
      <w:r w:rsidR="00CD4260">
        <w:rPr>
          <w:i/>
          <w:szCs w:val="24"/>
        </w:rPr>
        <w:t>Республики Карелия</w:t>
      </w:r>
      <w:r w:rsidRPr="00003FB5">
        <w:rPr>
          <w:i/>
          <w:szCs w:val="24"/>
        </w:rPr>
        <w:t>.</w:t>
      </w:r>
    </w:p>
    <w:p w14:paraId="0B02DF78" w14:textId="77777777" w:rsidR="00E4058F" w:rsidRPr="0096341C" w:rsidRDefault="00E4058F" w:rsidP="00E4058F">
      <w:pPr>
        <w:jc w:val="center"/>
        <w:rPr>
          <w:b/>
          <w:sz w:val="24"/>
          <w:szCs w:val="24"/>
        </w:rPr>
      </w:pPr>
      <w:r w:rsidRPr="0096341C">
        <w:rPr>
          <w:b/>
          <w:sz w:val="24"/>
          <w:szCs w:val="24"/>
        </w:rPr>
        <w:t>11. КОНФИДЕНЦИАЛЬНОСТЬ</w:t>
      </w:r>
    </w:p>
    <w:p w14:paraId="126A6006" w14:textId="77777777" w:rsidR="00B445FC" w:rsidRPr="00B445FC" w:rsidRDefault="00E4058F" w:rsidP="00B445FC">
      <w:pPr>
        <w:pStyle w:val="ConsPlusNonformat"/>
        <w:ind w:right="-1" w:firstLine="720"/>
        <w:jc w:val="both"/>
        <w:rPr>
          <w:rFonts w:ascii="Times New Roman" w:hAnsi="Times New Roman" w:cs="Times New Roman"/>
          <w:color w:val="000000"/>
          <w:sz w:val="24"/>
          <w:szCs w:val="24"/>
        </w:rPr>
      </w:pPr>
      <w:r w:rsidRPr="0096341C">
        <w:rPr>
          <w:rFonts w:ascii="Times New Roman" w:hAnsi="Times New Roman" w:cs="Times New Roman"/>
          <w:color w:val="000000"/>
          <w:sz w:val="24"/>
          <w:szCs w:val="24"/>
        </w:rPr>
        <w:t xml:space="preserve">11.1. </w:t>
      </w:r>
      <w:r w:rsidR="00B445FC" w:rsidRPr="00B445FC">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14:paraId="0B02DF79" w14:textId="3318AFE4" w:rsidR="00E4058F" w:rsidRPr="0096341C" w:rsidRDefault="00B445FC" w:rsidP="00B445FC">
      <w:pPr>
        <w:pStyle w:val="ConsPlusNonformat"/>
        <w:ind w:right="-1" w:firstLine="720"/>
        <w:jc w:val="both"/>
        <w:rPr>
          <w:rFonts w:ascii="Times New Roman" w:hAnsi="Times New Roman" w:cs="Times New Roman"/>
          <w:color w:val="000000"/>
          <w:sz w:val="24"/>
          <w:szCs w:val="24"/>
        </w:rPr>
      </w:pPr>
      <w:r w:rsidRPr="00B445FC">
        <w:rPr>
          <w:rFonts w:ascii="Times New Roman" w:hAnsi="Times New Roman" w:cs="Times New Roman"/>
          <w:color w:val="000000"/>
          <w:sz w:val="24"/>
          <w:szCs w:val="24"/>
        </w:rPr>
        <w:t>Передача конфиденциальной информации без заключения соответству</w:t>
      </w:r>
      <w:r>
        <w:rPr>
          <w:rFonts w:ascii="Times New Roman" w:hAnsi="Times New Roman" w:cs="Times New Roman"/>
          <w:color w:val="000000"/>
          <w:sz w:val="24"/>
          <w:szCs w:val="24"/>
        </w:rPr>
        <w:t>ющего соглашения не допускается</w:t>
      </w:r>
      <w:r w:rsidR="00E4058F" w:rsidRPr="0096341C">
        <w:rPr>
          <w:rFonts w:ascii="Times New Roman" w:hAnsi="Times New Roman" w:cs="Times New Roman"/>
          <w:color w:val="000000"/>
          <w:sz w:val="24"/>
          <w:szCs w:val="24"/>
        </w:rPr>
        <w:t>.</w:t>
      </w:r>
    </w:p>
    <w:p w14:paraId="0B02DF7A" w14:textId="77777777" w:rsidR="00E4058F" w:rsidRPr="00003FB5" w:rsidRDefault="00E4058F" w:rsidP="00E4058F">
      <w:pPr>
        <w:ind w:firstLine="709"/>
        <w:jc w:val="both"/>
        <w:rPr>
          <w:color w:val="000000"/>
          <w:sz w:val="24"/>
          <w:szCs w:val="24"/>
        </w:rPr>
      </w:pPr>
      <w:r w:rsidRPr="00003FB5">
        <w:rPr>
          <w:color w:val="000000"/>
          <w:sz w:val="24"/>
          <w:szCs w:val="24"/>
        </w:rPr>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0B02DF7B"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p>
    <w:p w14:paraId="0B02DF7C" w14:textId="77777777" w:rsidR="00E4058F" w:rsidRPr="0096341C" w:rsidRDefault="00E4058F" w:rsidP="00E4058F">
      <w:pPr>
        <w:jc w:val="center"/>
        <w:rPr>
          <w:b/>
          <w:sz w:val="24"/>
          <w:szCs w:val="24"/>
        </w:rPr>
      </w:pPr>
      <w:r w:rsidRPr="0096341C">
        <w:rPr>
          <w:b/>
          <w:noProof/>
          <w:sz w:val="24"/>
          <w:szCs w:val="24"/>
        </w:rPr>
        <w:t>12.</w:t>
      </w:r>
      <w:r w:rsidRPr="0096341C">
        <w:rPr>
          <w:b/>
          <w:sz w:val="24"/>
          <w:szCs w:val="24"/>
        </w:rPr>
        <w:t xml:space="preserve"> ОСОБЫЕ УСЛОВИЯ. ПРОЧИЕ УСЛОВИЯ</w:t>
      </w:r>
    </w:p>
    <w:p w14:paraId="0B02DF7D"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0B02DF7E"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0B02DF7F"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0B02DF80"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Бенефициарная оговорка. </w:t>
      </w:r>
    </w:p>
    <w:p w14:paraId="0B02DF81" w14:textId="5EB04E0F" w:rsidR="00E4058F" w:rsidRPr="00180B74" w:rsidRDefault="00E4058F" w:rsidP="00E4058F">
      <w:pPr>
        <w:pStyle w:val="ad"/>
        <w:spacing w:after="0" w:line="240" w:lineRule="auto"/>
        <w:ind w:left="0" w:firstLine="615"/>
        <w:jc w:val="both"/>
        <w:rPr>
          <w:rStyle w:val="Barcode"/>
          <w:rFonts w:ascii="Times New Roman" w:hAnsi="Times New Roman"/>
          <w:i/>
          <w:sz w:val="24"/>
          <w:szCs w:val="24"/>
        </w:rPr>
      </w:pPr>
      <w:r w:rsidRPr="0096341C">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7F3E18">
        <w:rPr>
          <w:rStyle w:val="Barcode"/>
          <w:rFonts w:ascii="Times New Roman" w:hAnsi="Times New Roman"/>
          <w:sz w:val="24"/>
          <w:szCs w:val="24"/>
        </w:rPr>
        <w:t>10</w:t>
      </w:r>
      <w:r w:rsidRPr="0096341C">
        <w:rPr>
          <w:rStyle w:val="Barcode"/>
          <w:rFonts w:ascii="Times New Roman" w:hAnsi="Times New Roman"/>
          <w:sz w:val="24"/>
          <w:szCs w:val="24"/>
        </w:rPr>
        <w:t xml:space="preserve"> к настоящему Договору, с подтверждением соответствующими документами. </w:t>
      </w:r>
      <w:r w:rsidRPr="00180B74">
        <w:rPr>
          <w:rStyle w:val="Barcode"/>
          <w:rFonts w:ascii="Times New Roman" w:hAnsi="Times New Roman"/>
          <w:i/>
          <w:sz w:val="24"/>
          <w:szCs w:val="24"/>
        </w:rPr>
        <w:t xml:space="preserve">Информация направляется </w:t>
      </w:r>
      <w:hyperlink r:id="rId16" w:history="1">
        <w:r w:rsidR="007F3E18" w:rsidRPr="00AB621A">
          <w:t>goncharenko.ia@karelia.tgc1.ru</w:t>
        </w:r>
      </w:hyperlink>
      <w:r w:rsidRPr="00180B74">
        <w:rPr>
          <w:rFonts w:ascii="Times New Roman" w:hAnsi="Times New Roman"/>
          <w:i/>
          <w:sz w:val="24"/>
          <w:szCs w:val="24"/>
        </w:rPr>
        <w:t xml:space="preserve"> </w:t>
      </w:r>
      <w:r w:rsidRPr="00180B74">
        <w:rPr>
          <w:rStyle w:val="Barcode"/>
          <w:rFonts w:ascii="Times New Roman" w:hAnsi="Times New Roman"/>
          <w:i/>
          <w:sz w:val="24"/>
          <w:szCs w:val="24"/>
        </w:rPr>
        <w:t>с последующим направлением оригиналов средствами почтовой связи.</w:t>
      </w:r>
    </w:p>
    <w:p w14:paraId="0B02DF82" w14:textId="77777777" w:rsidR="00E4058F" w:rsidRPr="0096341C" w:rsidRDefault="00E4058F" w:rsidP="00E4058F">
      <w:pPr>
        <w:pStyle w:val="ad"/>
        <w:spacing w:after="0" w:line="240" w:lineRule="auto"/>
        <w:ind w:left="0" w:firstLine="615"/>
        <w:jc w:val="both"/>
        <w:rPr>
          <w:rStyle w:val="Barcode"/>
          <w:rFonts w:ascii="Times New Roman" w:hAnsi="Times New Roman"/>
          <w:sz w:val="24"/>
          <w:szCs w:val="24"/>
        </w:rPr>
      </w:pPr>
      <w:r w:rsidRPr="0096341C">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0B02DF83"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0B02DF8A" w14:textId="6489084F" w:rsidR="000051F6" w:rsidRDefault="00E4058F" w:rsidP="007F3E18">
      <w:pPr>
        <w:pStyle w:val="ConsPlusNonformat"/>
        <w:widowControl/>
        <w:tabs>
          <w:tab w:val="left" w:pos="1276"/>
        </w:tabs>
        <w:ind w:left="615"/>
        <w:jc w:val="both"/>
        <w:rPr>
          <w:rFonts w:ascii="Times New Roman" w:hAnsi="Times New Roman" w:cs="Times New Roman"/>
          <w:i/>
          <w:sz w:val="24"/>
          <w:szCs w:val="24"/>
        </w:rPr>
      </w:pPr>
      <w:r w:rsidRPr="0096341C">
        <w:rPr>
          <w:rFonts w:ascii="Times New Roman" w:hAnsi="Times New Roman" w:cs="Times New Roman"/>
          <w:sz w:val="24"/>
          <w:szCs w:val="24"/>
        </w:rPr>
        <w:t>12.6.</w:t>
      </w:r>
      <w:r w:rsidRPr="0096341C">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Pr="0096341C">
        <w:rPr>
          <w:rFonts w:ascii="Times New Roman" w:hAnsi="Times New Roman" w:cs="Times New Roman"/>
          <w:i/>
          <w:sz w:val="24"/>
          <w:szCs w:val="24"/>
        </w:rPr>
        <w:t xml:space="preserve"> </w:t>
      </w:r>
    </w:p>
    <w:p w14:paraId="0B02DF8B" w14:textId="77777777" w:rsidR="00E4058F" w:rsidRPr="0096341C" w:rsidRDefault="000051F6" w:rsidP="00E4058F">
      <w:pPr>
        <w:pStyle w:val="ConsPlusNonformat"/>
        <w:widowControl/>
        <w:tabs>
          <w:tab w:val="left" w:pos="1276"/>
        </w:tabs>
        <w:ind w:firstLine="709"/>
        <w:jc w:val="both"/>
        <w:rPr>
          <w:rFonts w:ascii="Times New Roman" w:hAnsi="Times New Roman" w:cs="Times New Roman"/>
          <w:i/>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 w14:paraId="0B02DF8C"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14:paraId="0B02DF8D"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0B02DF8E" w14:textId="77777777" w:rsidR="00E4058F" w:rsidRPr="0096341C" w:rsidRDefault="00E4058F" w:rsidP="00E4058F">
      <w:pPr>
        <w:pStyle w:val="2"/>
        <w:rPr>
          <w:szCs w:val="24"/>
          <w:lang w:val="ru-RU"/>
        </w:rPr>
      </w:pPr>
    </w:p>
    <w:p w14:paraId="0B02DF8F" w14:textId="77777777" w:rsidR="00E4058F" w:rsidRPr="0096341C" w:rsidRDefault="00E4058F" w:rsidP="00E4058F">
      <w:pPr>
        <w:pStyle w:val="2"/>
        <w:rPr>
          <w:b/>
          <w:szCs w:val="24"/>
        </w:rPr>
      </w:pPr>
      <w:r w:rsidRPr="0096341C">
        <w:rPr>
          <w:b/>
          <w:szCs w:val="24"/>
        </w:rPr>
        <w:t>ПРИЛОЖЕНИЯ:</w:t>
      </w:r>
    </w:p>
    <w:p w14:paraId="0B02DF90" w14:textId="77777777" w:rsidR="00E4058F" w:rsidRPr="0096341C" w:rsidRDefault="00E4058F" w:rsidP="00E4058F">
      <w:pPr>
        <w:pStyle w:val="2"/>
        <w:numPr>
          <w:ilvl w:val="0"/>
          <w:numId w:val="16"/>
        </w:numPr>
        <w:tabs>
          <w:tab w:val="left" w:pos="851"/>
        </w:tabs>
        <w:ind w:left="851" w:hanging="425"/>
        <w:jc w:val="both"/>
        <w:rPr>
          <w:i/>
          <w:szCs w:val="24"/>
        </w:rPr>
      </w:pPr>
      <w:r w:rsidRPr="0096341C">
        <w:rPr>
          <w:szCs w:val="24"/>
        </w:rPr>
        <w:t>Приложение № 1: Техническое задание</w:t>
      </w:r>
      <w:r w:rsidRPr="0096341C">
        <w:rPr>
          <w:i/>
          <w:szCs w:val="24"/>
        </w:rPr>
        <w:t>.</w:t>
      </w:r>
    </w:p>
    <w:p w14:paraId="0B02DF91"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2:  График производства работ.</w:t>
      </w:r>
    </w:p>
    <w:p w14:paraId="0B02DF92" w14:textId="77777777" w:rsidR="00E4058F" w:rsidRPr="0096341C" w:rsidRDefault="00E4058F" w:rsidP="00E4058F">
      <w:pPr>
        <w:pStyle w:val="2"/>
        <w:numPr>
          <w:ilvl w:val="0"/>
          <w:numId w:val="16"/>
        </w:numPr>
        <w:tabs>
          <w:tab w:val="left" w:pos="851"/>
        </w:tabs>
        <w:ind w:left="851" w:hanging="425"/>
        <w:jc w:val="both"/>
        <w:rPr>
          <w:szCs w:val="24"/>
        </w:rPr>
      </w:pPr>
      <w:r w:rsidRPr="0096341C">
        <w:rPr>
          <w:szCs w:val="24"/>
        </w:rPr>
        <w:t>Приложение № 3:  Смета.</w:t>
      </w:r>
    </w:p>
    <w:p w14:paraId="0B02DF93" w14:textId="1D8DF14E"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 xml:space="preserve">Приложение № 4: </w:t>
      </w:r>
      <w:r w:rsidR="007F3E18">
        <w:rPr>
          <w:i/>
          <w:szCs w:val="24"/>
          <w:lang w:val="ru-RU"/>
        </w:rPr>
        <w:t>Экологическая политика.</w:t>
      </w:r>
      <w:r w:rsidRPr="0096341C">
        <w:rPr>
          <w:i/>
          <w:szCs w:val="24"/>
        </w:rPr>
        <w:t xml:space="preserve"> </w:t>
      </w:r>
      <w:r w:rsidR="007F3E18">
        <w:rPr>
          <w:i/>
          <w:szCs w:val="24"/>
          <w:lang w:val="ru-RU"/>
        </w:rPr>
        <w:t xml:space="preserve"> </w:t>
      </w:r>
    </w:p>
    <w:p w14:paraId="0B02DF94" w14:textId="639CE4C1"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 xml:space="preserve">Приложение № 5:  </w:t>
      </w:r>
      <w:r w:rsidR="007F3E18" w:rsidRPr="0096341C">
        <w:rPr>
          <w:i/>
        </w:rPr>
        <w:t>Требования по охране труда, промышленной безопасности и охране окружающей среды</w:t>
      </w:r>
      <w:r w:rsidR="007F3E18">
        <w:rPr>
          <w:i/>
          <w:szCs w:val="24"/>
          <w:lang w:val="ru-RU"/>
        </w:rPr>
        <w:t xml:space="preserve"> </w:t>
      </w:r>
    </w:p>
    <w:p w14:paraId="7C57FBF5" w14:textId="77777777" w:rsidR="00AF11AC" w:rsidRPr="00AF11AC" w:rsidRDefault="007F3E18" w:rsidP="00AF11AC">
      <w:pPr>
        <w:pStyle w:val="ad"/>
        <w:spacing w:after="0" w:line="0" w:lineRule="atLeast"/>
        <w:ind w:left="480"/>
        <w:rPr>
          <w:rFonts w:ascii="Times New Roman" w:hAnsi="Times New Roman"/>
          <w:i/>
          <w:szCs w:val="24"/>
        </w:rPr>
      </w:pPr>
      <w:r>
        <w:rPr>
          <w:i/>
          <w:szCs w:val="24"/>
        </w:rPr>
        <w:t xml:space="preserve">6. </w:t>
      </w:r>
      <w:r w:rsidR="00E4058F" w:rsidRPr="00AF11AC">
        <w:rPr>
          <w:rFonts w:ascii="Times New Roman" w:hAnsi="Times New Roman"/>
          <w:i/>
          <w:szCs w:val="24"/>
        </w:rPr>
        <w:t xml:space="preserve">Приложение № 6:  </w:t>
      </w:r>
      <w:r w:rsidR="00AF11AC" w:rsidRPr="00AF11AC">
        <w:rPr>
          <w:rFonts w:ascii="Times New Roman" w:hAnsi="Times New Roman"/>
          <w:i/>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r w:rsidR="00AF11AC" w:rsidRPr="00AF11AC">
        <w:rPr>
          <w:rFonts w:ascii="Times New Roman" w:hAnsi="Times New Roman"/>
          <w:i/>
          <w:szCs w:val="24"/>
        </w:rPr>
        <w:t xml:space="preserve">     </w:t>
      </w:r>
    </w:p>
    <w:p w14:paraId="0B02DF96" w14:textId="4DE57437" w:rsidR="00E4058F" w:rsidRPr="004E1B9B" w:rsidRDefault="00AF11AC" w:rsidP="00AF11AC">
      <w:pPr>
        <w:pStyle w:val="ad"/>
        <w:spacing w:after="0" w:line="0" w:lineRule="atLeast"/>
        <w:ind w:left="480"/>
        <w:rPr>
          <w:rFonts w:ascii="Times New Roman" w:hAnsi="Times New Roman"/>
          <w:i/>
          <w:szCs w:val="24"/>
        </w:rPr>
      </w:pPr>
      <w:r w:rsidRPr="00AF11AC">
        <w:rPr>
          <w:rFonts w:ascii="Times New Roman" w:hAnsi="Times New Roman"/>
          <w:i/>
          <w:szCs w:val="24"/>
        </w:rPr>
        <w:t xml:space="preserve"> 7. </w:t>
      </w:r>
      <w:r w:rsidR="00E4058F" w:rsidRPr="00AF11AC">
        <w:rPr>
          <w:rFonts w:ascii="Times New Roman" w:hAnsi="Times New Roman"/>
          <w:i/>
          <w:szCs w:val="24"/>
        </w:rPr>
        <w:t xml:space="preserve">Приложение № 7:  </w:t>
      </w:r>
      <w:r w:rsidRPr="00AF11AC">
        <w:rPr>
          <w:rFonts w:ascii="Times New Roman" w:hAnsi="Times New Roman"/>
          <w:i/>
          <w:szCs w:val="24"/>
        </w:rPr>
        <w:t xml:space="preserve"> </w:t>
      </w:r>
      <w:r w:rsidR="006E6B94" w:rsidRPr="004E1B9B">
        <w:rPr>
          <w:rFonts w:ascii="Times New Roman" w:hAnsi="Times New Roman"/>
          <w:i/>
          <w:sz w:val="24"/>
          <w:szCs w:val="24"/>
        </w:rPr>
        <w:t>Форма Акта сдачи-приемки выполненных работ (этапа работ).</w:t>
      </w:r>
    </w:p>
    <w:p w14:paraId="0B02DF97" w14:textId="59A248CB" w:rsidR="00E4058F" w:rsidRPr="004E1B9B" w:rsidRDefault="006E6B94" w:rsidP="006E6B94">
      <w:pPr>
        <w:pStyle w:val="Heading70"/>
        <w:keepNext/>
        <w:keepLines/>
        <w:shd w:val="clear" w:color="auto" w:fill="auto"/>
        <w:tabs>
          <w:tab w:val="left" w:pos="851"/>
        </w:tabs>
        <w:spacing w:after="0" w:line="240" w:lineRule="auto"/>
        <w:ind w:right="700"/>
        <w:rPr>
          <w:rFonts w:ascii="Times New Roman" w:hAnsi="Times New Roman" w:cs="Times New Roman"/>
          <w:i/>
        </w:rPr>
      </w:pPr>
      <w:r w:rsidRPr="004E1B9B">
        <w:rPr>
          <w:rFonts w:ascii="Times New Roman" w:hAnsi="Times New Roman" w:cs="Times New Roman"/>
          <w:i/>
        </w:rPr>
        <w:t xml:space="preserve">         8.</w:t>
      </w:r>
      <w:r w:rsidR="00E4058F" w:rsidRPr="004E1B9B">
        <w:rPr>
          <w:rFonts w:ascii="Times New Roman" w:hAnsi="Times New Roman" w:cs="Times New Roman"/>
          <w:i/>
        </w:rPr>
        <w:t xml:space="preserve">Приложение № 8: </w:t>
      </w:r>
      <w:r w:rsidRPr="004E1B9B">
        <w:rPr>
          <w:rFonts w:ascii="Times New Roman" w:hAnsi="Times New Roman" w:cs="Times New Roman"/>
          <w:i/>
        </w:rPr>
        <w:t xml:space="preserve"> Перечень и порядок страхования рисков.</w:t>
      </w:r>
    </w:p>
    <w:p w14:paraId="50047A65" w14:textId="77777777" w:rsidR="006E6B94" w:rsidRDefault="006E6B94" w:rsidP="006E6B94">
      <w:pPr>
        <w:keepNext/>
        <w:keepLines/>
        <w:tabs>
          <w:tab w:val="left" w:pos="851"/>
        </w:tabs>
        <w:ind w:right="20"/>
        <w:rPr>
          <w:i/>
          <w:sz w:val="24"/>
          <w:szCs w:val="24"/>
        </w:rPr>
      </w:pPr>
      <w:r>
        <w:rPr>
          <w:i/>
          <w:sz w:val="24"/>
          <w:szCs w:val="24"/>
        </w:rPr>
        <w:t xml:space="preserve">         9.</w:t>
      </w:r>
      <w:r w:rsidR="00E4058F" w:rsidRPr="0096341C">
        <w:rPr>
          <w:i/>
          <w:sz w:val="24"/>
          <w:szCs w:val="24"/>
        </w:rPr>
        <w:t xml:space="preserve"> Приложение № 9:  </w:t>
      </w:r>
      <w:r w:rsidRPr="006E6B94">
        <w:rPr>
          <w:sz w:val="24"/>
          <w:szCs w:val="24"/>
        </w:rPr>
        <w:t>Акт исследования несоответствия поставленного оборудования</w:t>
      </w:r>
      <w:r w:rsidRPr="0096341C">
        <w:rPr>
          <w:i/>
          <w:sz w:val="24"/>
          <w:szCs w:val="24"/>
        </w:rPr>
        <w:t xml:space="preserve"> </w:t>
      </w:r>
    </w:p>
    <w:p w14:paraId="0B02DF99" w14:textId="122AE468" w:rsidR="00E4058F" w:rsidRPr="0096341C" w:rsidRDefault="006E6B94" w:rsidP="006E6B94">
      <w:pPr>
        <w:keepNext/>
        <w:keepLines/>
        <w:tabs>
          <w:tab w:val="left" w:pos="851"/>
        </w:tabs>
        <w:ind w:left="708" w:right="20" w:hanging="708"/>
        <w:rPr>
          <w:i/>
          <w:sz w:val="24"/>
          <w:szCs w:val="24"/>
        </w:rPr>
      </w:pPr>
      <w:r>
        <w:rPr>
          <w:i/>
          <w:sz w:val="24"/>
          <w:szCs w:val="24"/>
        </w:rPr>
        <w:t xml:space="preserve">        10.</w:t>
      </w:r>
      <w:r w:rsidR="00E4058F" w:rsidRPr="0096341C">
        <w:rPr>
          <w:i/>
          <w:sz w:val="24"/>
          <w:szCs w:val="24"/>
        </w:rPr>
        <w:t xml:space="preserve">Приложение № 10: </w:t>
      </w:r>
      <w:r w:rsidRPr="006E6B94">
        <w:rPr>
          <w:i/>
          <w:sz w:val="24"/>
          <w:szCs w:val="24"/>
        </w:rPr>
        <w:tab/>
        <w:t xml:space="preserve">Форма «Сведения об изменении информации о цепочке </w:t>
      </w:r>
      <w:r>
        <w:rPr>
          <w:i/>
          <w:sz w:val="24"/>
          <w:szCs w:val="24"/>
        </w:rPr>
        <w:t xml:space="preserve">  </w:t>
      </w:r>
      <w:r w:rsidRPr="006E6B94">
        <w:rPr>
          <w:i/>
          <w:sz w:val="24"/>
          <w:szCs w:val="24"/>
        </w:rPr>
        <w:t>собственников, включая  бенефициаров (в том числе конечных)</w:t>
      </w:r>
      <w:r w:rsidR="00C4535D">
        <w:rPr>
          <w:i/>
          <w:sz w:val="24"/>
          <w:szCs w:val="24"/>
        </w:rPr>
        <w:t>»</w:t>
      </w:r>
      <w:r w:rsidRPr="006E6B94">
        <w:rPr>
          <w:i/>
          <w:sz w:val="24"/>
          <w:szCs w:val="24"/>
        </w:rPr>
        <w:t xml:space="preserve"> </w:t>
      </w:r>
    </w:p>
    <w:p w14:paraId="0B02DF9A" w14:textId="76FC8A7D" w:rsidR="00E4058F" w:rsidRPr="0096341C" w:rsidRDefault="004E1B9B" w:rsidP="004E1B9B">
      <w:pPr>
        <w:keepNext/>
        <w:keepLines/>
        <w:tabs>
          <w:tab w:val="left" w:pos="851"/>
        </w:tabs>
        <w:ind w:right="20"/>
        <w:rPr>
          <w:i/>
          <w:sz w:val="24"/>
          <w:szCs w:val="24"/>
        </w:rPr>
      </w:pPr>
      <w:r>
        <w:rPr>
          <w:i/>
          <w:sz w:val="24"/>
          <w:szCs w:val="24"/>
        </w:rPr>
        <w:t xml:space="preserve">        11.</w:t>
      </w:r>
      <w:r w:rsidR="00E4058F" w:rsidRPr="0096341C">
        <w:rPr>
          <w:i/>
          <w:sz w:val="24"/>
          <w:szCs w:val="24"/>
        </w:rPr>
        <w:t>Приложение № 1</w:t>
      </w:r>
      <w:r w:rsidR="00403AD6">
        <w:rPr>
          <w:i/>
          <w:sz w:val="24"/>
          <w:szCs w:val="24"/>
        </w:rPr>
        <w:t>1</w:t>
      </w:r>
      <w:r w:rsidR="00E4058F" w:rsidRPr="0096341C">
        <w:rPr>
          <w:i/>
          <w:sz w:val="24"/>
          <w:szCs w:val="24"/>
        </w:rPr>
        <w:t xml:space="preserve">: </w:t>
      </w:r>
      <w:r w:rsidRPr="004E1B9B">
        <w:rPr>
          <w:i/>
          <w:sz w:val="24"/>
          <w:szCs w:val="24"/>
        </w:rPr>
        <w:tab/>
        <w:t>Соглашение о предоставлении сведений.</w:t>
      </w:r>
    </w:p>
    <w:p w14:paraId="0B02DF9B" w14:textId="47CD5CFC" w:rsidR="00E4058F" w:rsidRDefault="00E4058F" w:rsidP="004E1B9B">
      <w:pPr>
        <w:keepNext/>
        <w:keepLines/>
        <w:tabs>
          <w:tab w:val="left" w:pos="851"/>
        </w:tabs>
        <w:ind w:left="851" w:right="20"/>
        <w:rPr>
          <w:sz w:val="24"/>
          <w:szCs w:val="24"/>
        </w:rPr>
      </w:pPr>
    </w:p>
    <w:p w14:paraId="0B02DF9E" w14:textId="77777777" w:rsidR="00E4058F" w:rsidRPr="0096341C" w:rsidRDefault="00E4058F" w:rsidP="00E4058F">
      <w:pPr>
        <w:ind w:firstLine="720"/>
        <w:jc w:val="both"/>
        <w:rPr>
          <w:sz w:val="24"/>
          <w:szCs w:val="24"/>
        </w:rPr>
      </w:pPr>
      <w:r w:rsidRPr="0096341C">
        <w:rPr>
          <w:sz w:val="24"/>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0B02DF9F" w14:textId="77777777" w:rsidR="00E4058F" w:rsidRPr="0096341C" w:rsidRDefault="00E4058F" w:rsidP="00E4058F">
      <w:pPr>
        <w:ind w:firstLine="720"/>
        <w:jc w:val="both"/>
        <w:rPr>
          <w:sz w:val="24"/>
          <w:szCs w:val="24"/>
        </w:rPr>
      </w:pPr>
    </w:p>
    <w:p w14:paraId="0B02DFA0" w14:textId="77777777" w:rsidR="00E4058F" w:rsidRPr="0096341C" w:rsidRDefault="00E4058F" w:rsidP="00E4058F">
      <w:pPr>
        <w:ind w:firstLine="720"/>
        <w:jc w:val="center"/>
        <w:rPr>
          <w:b/>
          <w:sz w:val="24"/>
          <w:szCs w:val="24"/>
        </w:rPr>
      </w:pPr>
      <w:r w:rsidRPr="0096341C">
        <w:rPr>
          <w:b/>
          <w:sz w:val="24"/>
          <w:szCs w:val="24"/>
        </w:rPr>
        <w:t>13. РЕКВИЗИТЫ И АДРЕСА СТОРОН</w:t>
      </w:r>
    </w:p>
    <w:p w14:paraId="0B02DFA1" w14:textId="77777777" w:rsidR="00E4058F" w:rsidRPr="0096341C" w:rsidRDefault="00E4058F" w:rsidP="00E4058F">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E4058F" w:rsidRPr="0096341C" w14:paraId="0B02DFA4"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0B02DFA2" w14:textId="77777777" w:rsidR="00E4058F" w:rsidRPr="0096341C" w:rsidRDefault="00E4058F">
            <w:pPr>
              <w:jc w:val="both"/>
              <w:rPr>
                <w:b/>
                <w:sz w:val="24"/>
                <w:szCs w:val="24"/>
              </w:rPr>
            </w:pPr>
            <w:r w:rsidRPr="0096341C">
              <w:rPr>
                <w:b/>
                <w:sz w:val="24"/>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14:paraId="0B02DFA3" w14:textId="77777777" w:rsidR="00E4058F" w:rsidRPr="0096341C" w:rsidRDefault="00E4058F">
            <w:pPr>
              <w:rPr>
                <w:b/>
                <w:sz w:val="24"/>
                <w:szCs w:val="24"/>
              </w:rPr>
            </w:pPr>
            <w:r w:rsidRPr="0096341C">
              <w:rPr>
                <w:b/>
                <w:sz w:val="24"/>
                <w:szCs w:val="24"/>
              </w:rPr>
              <w:t xml:space="preserve">Подрядчик: </w:t>
            </w:r>
          </w:p>
        </w:tc>
      </w:tr>
      <w:tr w:rsidR="00E4058F" w:rsidRPr="0096341C" w14:paraId="0B02DFBD"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791EC6A9" w14:textId="77777777" w:rsidR="004E1B9B" w:rsidRPr="004E1B9B" w:rsidRDefault="004E1B9B" w:rsidP="004E1B9B">
            <w:pPr>
              <w:rPr>
                <w:sz w:val="24"/>
              </w:rPr>
            </w:pPr>
            <w:r w:rsidRPr="004E1B9B">
              <w:rPr>
                <w:sz w:val="24"/>
              </w:rPr>
              <w:t xml:space="preserve">ОАО «ТГК-1»  </w:t>
            </w:r>
          </w:p>
          <w:p w14:paraId="2CB84BDD" w14:textId="77777777" w:rsidR="004E1B9B" w:rsidRPr="004E1B9B" w:rsidRDefault="004E1B9B" w:rsidP="004E1B9B">
            <w:pPr>
              <w:rPr>
                <w:sz w:val="24"/>
              </w:rPr>
            </w:pPr>
            <w:r w:rsidRPr="004E1B9B">
              <w:rPr>
                <w:sz w:val="24"/>
              </w:rPr>
              <w:t>Юридический адрес: 198188, Российская Федерация ,г. С-Петербург, ул.Броневая,д.6,Литера Б.</w:t>
            </w:r>
          </w:p>
          <w:p w14:paraId="35432A8A" w14:textId="77777777" w:rsidR="004E1B9B" w:rsidRPr="004E1B9B" w:rsidRDefault="004E1B9B" w:rsidP="004E1B9B">
            <w:pPr>
              <w:rPr>
                <w:sz w:val="24"/>
              </w:rPr>
            </w:pPr>
            <w:r w:rsidRPr="004E1B9B">
              <w:rPr>
                <w:sz w:val="24"/>
              </w:rPr>
              <w:t xml:space="preserve">Почтовый адрес: 197198, г.С-Петербург, пр.Добролюбова, д.16,корп.2, лит.А, </w:t>
            </w:r>
          </w:p>
          <w:p w14:paraId="6CC3AE05" w14:textId="77777777" w:rsidR="004E1B9B" w:rsidRPr="004E1B9B" w:rsidRDefault="004E1B9B" w:rsidP="004E1B9B">
            <w:pPr>
              <w:rPr>
                <w:sz w:val="24"/>
              </w:rPr>
            </w:pPr>
            <w:r w:rsidRPr="004E1B9B">
              <w:rPr>
                <w:sz w:val="24"/>
              </w:rPr>
              <w:t xml:space="preserve">Бизнес-центр "Арена-Холл" </w:t>
            </w:r>
          </w:p>
          <w:p w14:paraId="29F7F75E" w14:textId="77777777" w:rsidR="004E1B9B" w:rsidRPr="004E1B9B" w:rsidRDefault="004E1B9B" w:rsidP="004E1B9B">
            <w:pPr>
              <w:rPr>
                <w:sz w:val="24"/>
              </w:rPr>
            </w:pPr>
            <w:r w:rsidRPr="004E1B9B">
              <w:rPr>
                <w:sz w:val="24"/>
              </w:rPr>
              <w:t>ИНН  7841312071,  КПП 780501001</w:t>
            </w:r>
          </w:p>
          <w:p w14:paraId="28D9AD3D" w14:textId="77777777" w:rsidR="004E1B9B" w:rsidRPr="004E1B9B" w:rsidRDefault="004E1B9B" w:rsidP="004E1B9B">
            <w:pPr>
              <w:rPr>
                <w:sz w:val="24"/>
              </w:rPr>
            </w:pPr>
            <w:r w:rsidRPr="004E1B9B">
              <w:rPr>
                <w:sz w:val="24"/>
              </w:rPr>
              <w:t>ОГРН  1057810153400</w:t>
            </w:r>
          </w:p>
          <w:p w14:paraId="41D7B9B4" w14:textId="77777777" w:rsidR="004E1B9B" w:rsidRPr="004E1B9B" w:rsidRDefault="004E1B9B" w:rsidP="004E1B9B">
            <w:pPr>
              <w:rPr>
                <w:sz w:val="24"/>
              </w:rPr>
            </w:pPr>
            <w:r w:rsidRPr="004E1B9B">
              <w:rPr>
                <w:sz w:val="24"/>
              </w:rPr>
              <w:t>Банковские реквизиты:</w:t>
            </w:r>
          </w:p>
          <w:p w14:paraId="0BFBFF3E" w14:textId="77777777" w:rsidR="004E1B9B" w:rsidRPr="004E1B9B" w:rsidRDefault="004E1B9B" w:rsidP="004E1B9B">
            <w:pPr>
              <w:rPr>
                <w:sz w:val="24"/>
              </w:rPr>
            </w:pPr>
            <w:r w:rsidRPr="004E1B9B">
              <w:rPr>
                <w:sz w:val="24"/>
              </w:rPr>
              <w:t>р/с 40702810309000000005 в ОАО «АБ РОССИЯ», к/с 30101810800000000861,         БИК 044030861, ОКПО 77441631,</w:t>
            </w:r>
          </w:p>
          <w:p w14:paraId="5D7BA0A0" w14:textId="77777777" w:rsidR="004E1B9B" w:rsidRPr="004E1B9B" w:rsidRDefault="004E1B9B" w:rsidP="004E1B9B">
            <w:pPr>
              <w:rPr>
                <w:sz w:val="24"/>
              </w:rPr>
            </w:pPr>
            <w:r w:rsidRPr="004E1B9B">
              <w:rPr>
                <w:sz w:val="24"/>
              </w:rPr>
              <w:t xml:space="preserve"> ОКВЭД 40.10.12           </w:t>
            </w:r>
          </w:p>
          <w:p w14:paraId="6ACDEF51" w14:textId="77777777" w:rsidR="004E1B9B" w:rsidRPr="004E1B9B" w:rsidRDefault="004E1B9B" w:rsidP="004E1B9B">
            <w:pPr>
              <w:rPr>
                <w:sz w:val="24"/>
              </w:rPr>
            </w:pPr>
            <w:r w:rsidRPr="004E1B9B">
              <w:rPr>
                <w:sz w:val="24"/>
              </w:rPr>
              <w:t xml:space="preserve"> Филиал «Карельский» ОАО «ТГК-1»            ИНН 7841312071 КПП 100102001              Адрес: 185035, г. Петрозаводск, ул. Кирова, 43.</w:t>
            </w:r>
          </w:p>
          <w:p w14:paraId="0B02DFB0" w14:textId="7962E46B" w:rsidR="00E4058F" w:rsidRPr="0096341C" w:rsidRDefault="004E1B9B" w:rsidP="004E1B9B">
            <w:pPr>
              <w:rPr>
                <w:sz w:val="24"/>
                <w:szCs w:val="24"/>
              </w:rPr>
            </w:pPr>
            <w:r w:rsidRPr="004E1B9B">
              <w:rPr>
                <w:sz w:val="24"/>
              </w:rPr>
              <w:t>Контактный телефон: (81431) 36-38</w:t>
            </w:r>
          </w:p>
        </w:tc>
        <w:tc>
          <w:tcPr>
            <w:tcW w:w="5013" w:type="dxa"/>
            <w:tcBorders>
              <w:top w:val="single" w:sz="4" w:space="0" w:color="auto"/>
              <w:left w:val="single" w:sz="4" w:space="0" w:color="auto"/>
              <w:bottom w:val="single" w:sz="4" w:space="0" w:color="auto"/>
              <w:right w:val="single" w:sz="4" w:space="0" w:color="auto"/>
            </w:tcBorders>
            <w:hideMark/>
          </w:tcPr>
          <w:p w14:paraId="0B02DFB1" w14:textId="77777777" w:rsidR="00E4058F" w:rsidRPr="0096341C" w:rsidRDefault="00E4058F">
            <w:pPr>
              <w:rPr>
                <w:sz w:val="24"/>
                <w:szCs w:val="24"/>
              </w:rPr>
            </w:pPr>
            <w:r w:rsidRPr="0096341C">
              <w:rPr>
                <w:sz w:val="24"/>
                <w:szCs w:val="24"/>
              </w:rPr>
              <w:t>ОГРН _______________________</w:t>
            </w:r>
          </w:p>
          <w:p w14:paraId="0B02DFB2" w14:textId="77777777" w:rsidR="00E4058F" w:rsidRPr="0096341C" w:rsidRDefault="00E4058F">
            <w:pPr>
              <w:rPr>
                <w:sz w:val="24"/>
                <w:szCs w:val="24"/>
              </w:rPr>
            </w:pPr>
            <w:r w:rsidRPr="0096341C">
              <w:rPr>
                <w:sz w:val="24"/>
                <w:szCs w:val="24"/>
              </w:rPr>
              <w:t>ИНН  _______________________</w:t>
            </w:r>
          </w:p>
          <w:p w14:paraId="0B02DFB3" w14:textId="77777777" w:rsidR="00E4058F" w:rsidRPr="0096341C" w:rsidRDefault="00E4058F">
            <w:pPr>
              <w:rPr>
                <w:sz w:val="24"/>
                <w:szCs w:val="24"/>
              </w:rPr>
            </w:pPr>
            <w:r w:rsidRPr="0096341C">
              <w:rPr>
                <w:sz w:val="24"/>
                <w:szCs w:val="24"/>
              </w:rPr>
              <w:t>КПП  _______________________</w:t>
            </w:r>
          </w:p>
          <w:p w14:paraId="0B02DFB4" w14:textId="77777777" w:rsidR="00E4058F" w:rsidRPr="0096341C" w:rsidRDefault="00E4058F">
            <w:pPr>
              <w:rPr>
                <w:sz w:val="24"/>
                <w:szCs w:val="24"/>
              </w:rPr>
            </w:pPr>
            <w:r w:rsidRPr="0096341C">
              <w:rPr>
                <w:sz w:val="24"/>
                <w:szCs w:val="24"/>
              </w:rPr>
              <w:t>Юридический адрес: ______________________</w:t>
            </w:r>
          </w:p>
          <w:p w14:paraId="0B02DFB5" w14:textId="77777777" w:rsidR="00E4058F" w:rsidRPr="0096341C" w:rsidRDefault="00E4058F">
            <w:pPr>
              <w:rPr>
                <w:sz w:val="24"/>
                <w:szCs w:val="24"/>
              </w:rPr>
            </w:pPr>
            <w:r w:rsidRPr="0096341C">
              <w:rPr>
                <w:sz w:val="24"/>
                <w:szCs w:val="24"/>
              </w:rPr>
              <w:t>Фактический адрес: _______________________</w:t>
            </w:r>
          </w:p>
          <w:p w14:paraId="0B02DFB6" w14:textId="77777777" w:rsidR="00E4058F" w:rsidRPr="0096341C" w:rsidRDefault="00E4058F">
            <w:pPr>
              <w:rPr>
                <w:sz w:val="24"/>
                <w:szCs w:val="24"/>
              </w:rPr>
            </w:pPr>
            <w:r w:rsidRPr="0096341C">
              <w:rPr>
                <w:sz w:val="24"/>
                <w:szCs w:val="24"/>
              </w:rPr>
              <w:t>Почтовый адрес:  ________________________</w:t>
            </w:r>
          </w:p>
          <w:p w14:paraId="0B02DFB7" w14:textId="77777777" w:rsidR="00E4058F" w:rsidRPr="0096341C" w:rsidRDefault="00E4058F">
            <w:pPr>
              <w:rPr>
                <w:sz w:val="24"/>
                <w:szCs w:val="24"/>
              </w:rPr>
            </w:pPr>
            <w:r w:rsidRPr="0096341C">
              <w:rPr>
                <w:sz w:val="24"/>
                <w:szCs w:val="24"/>
              </w:rPr>
              <w:t>Р/сч  ___________________________________</w:t>
            </w:r>
          </w:p>
          <w:p w14:paraId="0B02DFB8" w14:textId="77777777" w:rsidR="00E4058F" w:rsidRPr="0096341C" w:rsidRDefault="00E4058F">
            <w:pPr>
              <w:rPr>
                <w:sz w:val="24"/>
                <w:szCs w:val="24"/>
              </w:rPr>
            </w:pPr>
            <w:r w:rsidRPr="0096341C">
              <w:rPr>
                <w:sz w:val="24"/>
                <w:szCs w:val="24"/>
              </w:rPr>
              <w:t>в ______________________________________</w:t>
            </w:r>
          </w:p>
          <w:p w14:paraId="0B02DFB9" w14:textId="77777777" w:rsidR="00E4058F" w:rsidRPr="0096341C" w:rsidRDefault="00E4058F">
            <w:pPr>
              <w:rPr>
                <w:sz w:val="24"/>
                <w:szCs w:val="24"/>
              </w:rPr>
            </w:pPr>
            <w:r w:rsidRPr="0096341C">
              <w:rPr>
                <w:sz w:val="24"/>
                <w:szCs w:val="24"/>
              </w:rPr>
              <w:t>К/сч ___________________________________</w:t>
            </w:r>
          </w:p>
          <w:p w14:paraId="0B02DFBA" w14:textId="77777777" w:rsidR="00E4058F" w:rsidRPr="0096341C" w:rsidRDefault="00E4058F">
            <w:pPr>
              <w:rPr>
                <w:sz w:val="24"/>
                <w:szCs w:val="24"/>
              </w:rPr>
            </w:pPr>
            <w:r w:rsidRPr="0096341C">
              <w:rPr>
                <w:sz w:val="24"/>
                <w:szCs w:val="24"/>
              </w:rPr>
              <w:t>БИК ___________________________________</w:t>
            </w:r>
          </w:p>
          <w:p w14:paraId="0B02DFBB" w14:textId="77777777" w:rsidR="00E4058F" w:rsidRPr="0096341C" w:rsidRDefault="00E4058F">
            <w:pPr>
              <w:rPr>
                <w:sz w:val="24"/>
                <w:szCs w:val="24"/>
              </w:rPr>
            </w:pPr>
            <w:r w:rsidRPr="0096341C">
              <w:rPr>
                <w:sz w:val="24"/>
                <w:szCs w:val="24"/>
              </w:rPr>
              <w:t>ОКПО __________________________________</w:t>
            </w:r>
          </w:p>
          <w:p w14:paraId="0B02DFBC" w14:textId="77777777" w:rsidR="00E4058F" w:rsidRPr="0096341C" w:rsidRDefault="00E4058F">
            <w:pPr>
              <w:jc w:val="center"/>
              <w:rPr>
                <w:sz w:val="24"/>
                <w:szCs w:val="24"/>
              </w:rPr>
            </w:pPr>
            <w:r w:rsidRPr="0096341C">
              <w:rPr>
                <w:sz w:val="24"/>
                <w:szCs w:val="24"/>
              </w:rPr>
              <w:t>ОКОНХ___________________________________</w:t>
            </w:r>
          </w:p>
        </w:tc>
      </w:tr>
      <w:tr w:rsidR="00E4058F" w:rsidRPr="0096341C" w14:paraId="0B02DFBF" w14:textId="77777777" w:rsidTr="00E4058F">
        <w:tc>
          <w:tcPr>
            <w:tcW w:w="10025" w:type="dxa"/>
            <w:gridSpan w:val="2"/>
            <w:tcBorders>
              <w:top w:val="single" w:sz="4" w:space="0" w:color="auto"/>
              <w:left w:val="single" w:sz="4" w:space="0" w:color="auto"/>
              <w:bottom w:val="single" w:sz="4" w:space="0" w:color="auto"/>
              <w:right w:val="single" w:sz="4" w:space="0" w:color="auto"/>
            </w:tcBorders>
            <w:hideMark/>
          </w:tcPr>
          <w:p w14:paraId="0B02DFBE" w14:textId="77777777" w:rsidR="00E4058F" w:rsidRPr="0096341C" w:rsidRDefault="00E4058F">
            <w:pPr>
              <w:jc w:val="both"/>
              <w:rPr>
                <w:sz w:val="24"/>
                <w:szCs w:val="24"/>
              </w:rPr>
            </w:pPr>
            <w:r w:rsidRPr="0096341C">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0B02DFC0" w14:textId="77777777" w:rsidR="00E4058F" w:rsidRPr="0096341C" w:rsidRDefault="00E4058F" w:rsidP="00E4058F">
      <w:pPr>
        <w:jc w:val="both"/>
        <w:rPr>
          <w:sz w:val="24"/>
          <w:szCs w:val="24"/>
        </w:rPr>
      </w:pPr>
    </w:p>
    <w:p w14:paraId="0B02DFC1" w14:textId="77777777" w:rsidR="00E4058F" w:rsidRPr="0096341C" w:rsidRDefault="00E4058F" w:rsidP="00E4058F">
      <w:pPr>
        <w:pStyle w:val="2"/>
        <w:rPr>
          <w:szCs w:val="24"/>
        </w:rPr>
      </w:pPr>
    </w:p>
    <w:p w14:paraId="0B02DFC2" w14:textId="77777777" w:rsidR="00E4058F" w:rsidRPr="0096341C" w:rsidRDefault="00E4058F" w:rsidP="00E4058F">
      <w:pPr>
        <w:pStyle w:val="2"/>
        <w:jc w:val="center"/>
        <w:rPr>
          <w:b/>
          <w:szCs w:val="24"/>
        </w:rPr>
      </w:pPr>
      <w:r w:rsidRPr="0096341C">
        <w:rPr>
          <w:b/>
          <w:szCs w:val="24"/>
        </w:rPr>
        <w:t>1</w:t>
      </w:r>
      <w:r w:rsidRPr="0096341C">
        <w:rPr>
          <w:b/>
          <w:szCs w:val="24"/>
          <w:lang w:val="ru-RU"/>
        </w:rPr>
        <w:t>4</w:t>
      </w:r>
      <w:r w:rsidRPr="0096341C">
        <w:rPr>
          <w:b/>
          <w:szCs w:val="24"/>
        </w:rPr>
        <w:t>. ПОДПИСИ И ПЕЧАТИ СТОРОН</w:t>
      </w:r>
    </w:p>
    <w:p w14:paraId="0B02DFC3" w14:textId="77777777" w:rsidR="00E4058F" w:rsidRPr="0096341C" w:rsidRDefault="00E4058F" w:rsidP="00E4058F">
      <w:pPr>
        <w:pStyle w:val="2"/>
        <w:rPr>
          <w:bCs/>
          <w:szCs w:val="24"/>
        </w:rPr>
      </w:pPr>
      <w:r w:rsidRPr="0096341C">
        <w:rPr>
          <w:bCs/>
          <w:szCs w:val="24"/>
          <w:u w:val="single"/>
        </w:rPr>
        <w:t>от ЗАКАЗЧИКА:</w:t>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u w:val="single"/>
        </w:rPr>
        <w:t>от ПОДРЯДЧИКА:</w:t>
      </w:r>
    </w:p>
    <w:p w14:paraId="0B02DFC4" w14:textId="77777777" w:rsidR="00E4058F" w:rsidRPr="0096341C" w:rsidRDefault="00E4058F" w:rsidP="00E4058F">
      <w:pPr>
        <w:pStyle w:val="2"/>
        <w:rPr>
          <w:bCs/>
          <w:szCs w:val="24"/>
        </w:rPr>
      </w:pPr>
    </w:p>
    <w:p w14:paraId="416FA1E4" w14:textId="77777777" w:rsidR="004E1B9B" w:rsidRPr="004E1B9B" w:rsidRDefault="004E1B9B" w:rsidP="004E1B9B">
      <w:pPr>
        <w:rPr>
          <w:sz w:val="24"/>
        </w:rPr>
      </w:pPr>
      <w:r w:rsidRPr="004E1B9B">
        <w:rPr>
          <w:sz w:val="24"/>
        </w:rPr>
        <w:t xml:space="preserve">Заместитель генерального директора - </w:t>
      </w:r>
    </w:p>
    <w:p w14:paraId="72A27C45" w14:textId="77777777" w:rsidR="004E1B9B" w:rsidRPr="004E1B9B" w:rsidRDefault="004E1B9B" w:rsidP="004E1B9B">
      <w:pPr>
        <w:rPr>
          <w:sz w:val="24"/>
        </w:rPr>
      </w:pPr>
      <w:r w:rsidRPr="004E1B9B">
        <w:rPr>
          <w:sz w:val="24"/>
        </w:rPr>
        <w:t>директор филиала «Карельский» ОАО «ТГК-1»</w:t>
      </w:r>
    </w:p>
    <w:p w14:paraId="5E86581A" w14:textId="77777777" w:rsidR="004E1B9B" w:rsidRPr="004E1B9B" w:rsidRDefault="004E1B9B" w:rsidP="004E1B9B">
      <w:pPr>
        <w:rPr>
          <w:sz w:val="24"/>
        </w:rPr>
      </w:pPr>
      <w:r w:rsidRPr="004E1B9B">
        <w:rPr>
          <w:sz w:val="24"/>
        </w:rPr>
        <w:t xml:space="preserve">______________В.В. Белов </w:t>
      </w:r>
    </w:p>
    <w:p w14:paraId="62EED302" w14:textId="77777777" w:rsidR="004E1B9B" w:rsidRPr="004E1B9B" w:rsidRDefault="004E1B9B" w:rsidP="004E1B9B">
      <w:pPr>
        <w:rPr>
          <w:sz w:val="24"/>
        </w:rPr>
      </w:pPr>
      <w:r w:rsidRPr="004E1B9B">
        <w:rPr>
          <w:sz w:val="24"/>
        </w:rPr>
        <w:lastRenderedPageBreak/>
        <w:t>Главный бухгалтер</w:t>
      </w:r>
    </w:p>
    <w:p w14:paraId="7F21CD56" w14:textId="77777777" w:rsidR="004E1B9B" w:rsidRPr="004E1B9B" w:rsidRDefault="004E1B9B" w:rsidP="004E1B9B">
      <w:pPr>
        <w:rPr>
          <w:sz w:val="24"/>
        </w:rPr>
      </w:pPr>
      <w:r w:rsidRPr="004E1B9B">
        <w:rPr>
          <w:sz w:val="24"/>
        </w:rPr>
        <w:t>______________ Е.В.Герлиц</w:t>
      </w:r>
    </w:p>
    <w:p w14:paraId="4ECF65BC" w14:textId="77777777" w:rsidR="004E1B9B" w:rsidRPr="004E1B9B" w:rsidRDefault="004E1B9B" w:rsidP="004E1B9B">
      <w:pPr>
        <w:rPr>
          <w:sz w:val="24"/>
        </w:rPr>
      </w:pPr>
      <w:r w:rsidRPr="004E1B9B">
        <w:rPr>
          <w:sz w:val="24"/>
        </w:rPr>
        <w:t xml:space="preserve">Согласовано: </w:t>
      </w:r>
    </w:p>
    <w:p w14:paraId="057EC321" w14:textId="77777777" w:rsidR="004E1B9B" w:rsidRPr="004E1B9B" w:rsidRDefault="004E1B9B" w:rsidP="004E1B9B">
      <w:pPr>
        <w:rPr>
          <w:sz w:val="24"/>
        </w:rPr>
      </w:pPr>
      <w:r w:rsidRPr="004E1B9B">
        <w:rPr>
          <w:sz w:val="24"/>
        </w:rPr>
        <w:t>Директор  КВГЭС</w:t>
      </w:r>
    </w:p>
    <w:p w14:paraId="6B1076B1" w14:textId="77777777" w:rsidR="004E1B9B" w:rsidRPr="004E1B9B" w:rsidRDefault="004E1B9B" w:rsidP="004E1B9B">
      <w:pPr>
        <w:jc w:val="both"/>
        <w:rPr>
          <w:sz w:val="24"/>
        </w:rPr>
      </w:pPr>
      <w:r w:rsidRPr="004E1B9B">
        <w:rPr>
          <w:sz w:val="24"/>
        </w:rPr>
        <w:t xml:space="preserve"> __________ М.Ю.Тельманова</w:t>
      </w:r>
    </w:p>
    <w:p w14:paraId="0B02DFC6" w14:textId="5928925F" w:rsidR="00BE512C" w:rsidRDefault="00E4058F" w:rsidP="004E1B9B">
      <w:pPr>
        <w:jc w:val="both"/>
        <w:rPr>
          <w:sz w:val="24"/>
          <w:szCs w:val="24"/>
        </w:rPr>
      </w:pPr>
      <w:r w:rsidRPr="0096341C">
        <w:rPr>
          <w:sz w:val="24"/>
          <w:szCs w:val="24"/>
        </w:rPr>
        <w:tab/>
      </w:r>
      <w:r w:rsidRPr="0096341C">
        <w:rPr>
          <w:sz w:val="24"/>
          <w:szCs w:val="24"/>
        </w:rPr>
        <w:tab/>
      </w:r>
      <w:r w:rsidRPr="0096341C">
        <w:rPr>
          <w:sz w:val="24"/>
          <w:szCs w:val="24"/>
        </w:rPr>
        <w:tab/>
      </w:r>
      <w:r w:rsidRPr="0096341C">
        <w:rPr>
          <w:sz w:val="24"/>
          <w:szCs w:val="24"/>
        </w:rPr>
        <w:tab/>
      </w:r>
    </w:p>
    <w:p w14:paraId="0B02DFC7" w14:textId="77777777" w:rsidR="00C36D24" w:rsidRDefault="00C36D24" w:rsidP="000F1BFE">
      <w:pPr>
        <w:rPr>
          <w:sz w:val="24"/>
          <w:szCs w:val="24"/>
        </w:rPr>
      </w:pPr>
    </w:p>
    <w:p w14:paraId="0B02DFC8" w14:textId="77777777" w:rsidR="00C36D24" w:rsidRDefault="00C36D24" w:rsidP="000F1BFE">
      <w:pPr>
        <w:rPr>
          <w:sz w:val="24"/>
          <w:szCs w:val="24"/>
        </w:rPr>
      </w:pPr>
    </w:p>
    <w:p w14:paraId="0B02DFC9" w14:textId="77777777" w:rsidR="00C36D24" w:rsidRDefault="00C36D24" w:rsidP="000F1BFE">
      <w:pPr>
        <w:rPr>
          <w:sz w:val="24"/>
          <w:szCs w:val="24"/>
        </w:rPr>
      </w:pPr>
    </w:p>
    <w:p w14:paraId="0B02DFCA" w14:textId="77777777" w:rsidR="00C36D24" w:rsidRDefault="00C36D24" w:rsidP="000F1BFE">
      <w:pPr>
        <w:rPr>
          <w:sz w:val="24"/>
          <w:szCs w:val="24"/>
        </w:rPr>
      </w:pPr>
    </w:p>
    <w:p w14:paraId="6244499F" w14:textId="77777777" w:rsidR="006D1C85" w:rsidRDefault="006D1C85" w:rsidP="00C36D24">
      <w:pPr>
        <w:ind w:left="6420"/>
        <w:jc w:val="right"/>
        <w:rPr>
          <w:color w:val="000000"/>
          <w:sz w:val="24"/>
          <w:szCs w:val="24"/>
        </w:rPr>
      </w:pPr>
    </w:p>
    <w:p w14:paraId="70C937C5" w14:textId="77777777" w:rsidR="006D1C85" w:rsidRDefault="006D1C85" w:rsidP="00C36D24">
      <w:pPr>
        <w:ind w:left="6420"/>
        <w:jc w:val="right"/>
        <w:rPr>
          <w:color w:val="000000"/>
          <w:sz w:val="24"/>
          <w:szCs w:val="24"/>
        </w:rPr>
      </w:pPr>
    </w:p>
    <w:p w14:paraId="726D66B1" w14:textId="77777777" w:rsidR="006D1C85" w:rsidRDefault="006D1C85" w:rsidP="00C36D24">
      <w:pPr>
        <w:ind w:left="6420"/>
        <w:jc w:val="right"/>
        <w:rPr>
          <w:color w:val="000000"/>
          <w:sz w:val="24"/>
          <w:szCs w:val="24"/>
        </w:rPr>
      </w:pPr>
    </w:p>
    <w:p w14:paraId="6A098451" w14:textId="77777777" w:rsidR="006D1C85" w:rsidRDefault="006D1C85" w:rsidP="00C36D24">
      <w:pPr>
        <w:ind w:left="6420"/>
        <w:jc w:val="right"/>
        <w:rPr>
          <w:color w:val="000000"/>
          <w:sz w:val="24"/>
          <w:szCs w:val="24"/>
        </w:rPr>
      </w:pPr>
    </w:p>
    <w:p w14:paraId="0A26068C" w14:textId="77777777" w:rsidR="006D1C85" w:rsidRDefault="006D1C85" w:rsidP="00C36D24">
      <w:pPr>
        <w:ind w:left="6420"/>
        <w:jc w:val="right"/>
        <w:rPr>
          <w:color w:val="000000"/>
          <w:sz w:val="24"/>
          <w:szCs w:val="24"/>
        </w:rPr>
      </w:pPr>
    </w:p>
    <w:p w14:paraId="6FD5EAA5" w14:textId="77777777" w:rsidR="006D1C85" w:rsidRDefault="006D1C85" w:rsidP="00C36D24">
      <w:pPr>
        <w:ind w:left="6420"/>
        <w:jc w:val="right"/>
        <w:rPr>
          <w:color w:val="000000"/>
          <w:sz w:val="24"/>
          <w:szCs w:val="24"/>
        </w:rPr>
      </w:pPr>
    </w:p>
    <w:p w14:paraId="7C97A836" w14:textId="77777777" w:rsidR="006D1C85" w:rsidRDefault="006D1C85" w:rsidP="00C36D24">
      <w:pPr>
        <w:ind w:left="6420"/>
        <w:jc w:val="right"/>
        <w:rPr>
          <w:color w:val="000000"/>
          <w:sz w:val="24"/>
          <w:szCs w:val="24"/>
        </w:rPr>
      </w:pPr>
    </w:p>
    <w:p w14:paraId="611D0B96" w14:textId="77777777" w:rsidR="006D1C85" w:rsidRDefault="006D1C85" w:rsidP="00C36D24">
      <w:pPr>
        <w:ind w:left="6420"/>
        <w:jc w:val="right"/>
        <w:rPr>
          <w:color w:val="000000"/>
          <w:sz w:val="24"/>
          <w:szCs w:val="24"/>
        </w:rPr>
      </w:pPr>
    </w:p>
    <w:p w14:paraId="32526FF4" w14:textId="77777777" w:rsidR="006D1C85" w:rsidRDefault="006D1C85" w:rsidP="00C36D24">
      <w:pPr>
        <w:ind w:left="6420"/>
        <w:jc w:val="right"/>
        <w:rPr>
          <w:color w:val="000000"/>
          <w:sz w:val="24"/>
          <w:szCs w:val="24"/>
        </w:rPr>
      </w:pPr>
    </w:p>
    <w:p w14:paraId="1F9DC427" w14:textId="77777777" w:rsidR="006D1C85" w:rsidRDefault="006D1C85" w:rsidP="00C36D24">
      <w:pPr>
        <w:ind w:left="6420"/>
        <w:jc w:val="right"/>
        <w:rPr>
          <w:color w:val="000000"/>
          <w:sz w:val="24"/>
          <w:szCs w:val="24"/>
        </w:rPr>
      </w:pPr>
    </w:p>
    <w:p w14:paraId="027ABDD9" w14:textId="77777777" w:rsidR="006D1C85" w:rsidRDefault="006D1C85" w:rsidP="00C36D24">
      <w:pPr>
        <w:ind w:left="6420"/>
        <w:jc w:val="right"/>
        <w:rPr>
          <w:color w:val="000000"/>
          <w:sz w:val="24"/>
          <w:szCs w:val="24"/>
        </w:rPr>
      </w:pPr>
    </w:p>
    <w:p w14:paraId="39D1F1B8" w14:textId="77777777" w:rsidR="006D1C85" w:rsidRDefault="006D1C85" w:rsidP="00C36D24">
      <w:pPr>
        <w:ind w:left="6420"/>
        <w:jc w:val="right"/>
        <w:rPr>
          <w:color w:val="000000"/>
          <w:sz w:val="24"/>
          <w:szCs w:val="24"/>
        </w:rPr>
      </w:pPr>
    </w:p>
    <w:p w14:paraId="4632E90D" w14:textId="77777777" w:rsidR="006D1C85" w:rsidRDefault="006D1C85" w:rsidP="00C36D24">
      <w:pPr>
        <w:ind w:left="6420"/>
        <w:jc w:val="right"/>
        <w:rPr>
          <w:color w:val="000000"/>
          <w:sz w:val="24"/>
          <w:szCs w:val="24"/>
        </w:rPr>
      </w:pPr>
    </w:p>
    <w:p w14:paraId="2A2373F6" w14:textId="77777777" w:rsidR="006D1C85" w:rsidRDefault="006D1C85" w:rsidP="00C36D24">
      <w:pPr>
        <w:ind w:left="6420"/>
        <w:jc w:val="right"/>
        <w:rPr>
          <w:color w:val="000000"/>
          <w:sz w:val="24"/>
          <w:szCs w:val="24"/>
        </w:rPr>
      </w:pPr>
    </w:p>
    <w:p w14:paraId="2D246ED9" w14:textId="77777777" w:rsidR="006D1C85" w:rsidRDefault="006D1C85" w:rsidP="00C36D24">
      <w:pPr>
        <w:ind w:left="6420"/>
        <w:jc w:val="right"/>
        <w:rPr>
          <w:color w:val="000000"/>
          <w:sz w:val="24"/>
          <w:szCs w:val="24"/>
        </w:rPr>
      </w:pPr>
    </w:p>
    <w:p w14:paraId="04843C61" w14:textId="77777777" w:rsidR="004E1B9B" w:rsidRDefault="004E1B9B" w:rsidP="00C36D24">
      <w:pPr>
        <w:ind w:left="6420"/>
        <w:jc w:val="right"/>
        <w:rPr>
          <w:color w:val="000000"/>
          <w:sz w:val="24"/>
          <w:szCs w:val="24"/>
        </w:rPr>
      </w:pPr>
    </w:p>
    <w:p w14:paraId="600CFDFF" w14:textId="77777777" w:rsidR="004E1B9B" w:rsidRDefault="004E1B9B" w:rsidP="00C36D24">
      <w:pPr>
        <w:ind w:left="6420"/>
        <w:jc w:val="right"/>
        <w:rPr>
          <w:color w:val="000000"/>
          <w:sz w:val="24"/>
          <w:szCs w:val="24"/>
        </w:rPr>
      </w:pPr>
    </w:p>
    <w:p w14:paraId="6D7918A5" w14:textId="77777777" w:rsidR="004E1B9B" w:rsidRDefault="004E1B9B" w:rsidP="00C36D24">
      <w:pPr>
        <w:ind w:left="6420"/>
        <w:jc w:val="right"/>
        <w:rPr>
          <w:color w:val="000000"/>
          <w:sz w:val="24"/>
          <w:szCs w:val="24"/>
        </w:rPr>
      </w:pPr>
    </w:p>
    <w:p w14:paraId="59B35931" w14:textId="77777777" w:rsidR="004E1B9B" w:rsidRDefault="004E1B9B" w:rsidP="00C36D24">
      <w:pPr>
        <w:ind w:left="6420"/>
        <w:jc w:val="right"/>
        <w:rPr>
          <w:color w:val="000000"/>
          <w:sz w:val="24"/>
          <w:szCs w:val="24"/>
        </w:rPr>
      </w:pPr>
    </w:p>
    <w:p w14:paraId="5071922E" w14:textId="77777777" w:rsidR="004E1B9B" w:rsidRDefault="004E1B9B" w:rsidP="00C36D24">
      <w:pPr>
        <w:ind w:left="6420"/>
        <w:jc w:val="right"/>
        <w:rPr>
          <w:color w:val="000000"/>
          <w:sz w:val="24"/>
          <w:szCs w:val="24"/>
        </w:rPr>
      </w:pPr>
    </w:p>
    <w:p w14:paraId="3001BF56" w14:textId="77777777" w:rsidR="004E1B9B" w:rsidRDefault="004E1B9B" w:rsidP="00C36D24">
      <w:pPr>
        <w:ind w:left="6420"/>
        <w:jc w:val="right"/>
        <w:rPr>
          <w:color w:val="000000"/>
          <w:sz w:val="24"/>
          <w:szCs w:val="24"/>
        </w:rPr>
      </w:pPr>
    </w:p>
    <w:p w14:paraId="4E160ACD" w14:textId="77777777" w:rsidR="004E1B9B" w:rsidRDefault="004E1B9B" w:rsidP="00C36D24">
      <w:pPr>
        <w:ind w:left="6420"/>
        <w:jc w:val="right"/>
        <w:rPr>
          <w:color w:val="000000"/>
          <w:sz w:val="24"/>
          <w:szCs w:val="24"/>
        </w:rPr>
      </w:pPr>
    </w:p>
    <w:p w14:paraId="3EA93C08" w14:textId="77777777" w:rsidR="004E1B9B" w:rsidRDefault="004E1B9B" w:rsidP="00C36D24">
      <w:pPr>
        <w:ind w:left="6420"/>
        <w:jc w:val="right"/>
        <w:rPr>
          <w:color w:val="000000"/>
          <w:sz w:val="24"/>
          <w:szCs w:val="24"/>
        </w:rPr>
      </w:pPr>
    </w:p>
    <w:p w14:paraId="7D70C569" w14:textId="77777777" w:rsidR="004E1B9B" w:rsidRDefault="004E1B9B" w:rsidP="00C36D24">
      <w:pPr>
        <w:ind w:left="6420"/>
        <w:jc w:val="right"/>
        <w:rPr>
          <w:color w:val="000000"/>
          <w:sz w:val="24"/>
          <w:szCs w:val="24"/>
        </w:rPr>
      </w:pPr>
    </w:p>
    <w:p w14:paraId="6A524A6C" w14:textId="77777777" w:rsidR="004E1B9B" w:rsidRDefault="004E1B9B" w:rsidP="00C36D24">
      <w:pPr>
        <w:ind w:left="6420"/>
        <w:jc w:val="right"/>
        <w:rPr>
          <w:color w:val="000000"/>
          <w:sz w:val="24"/>
          <w:szCs w:val="24"/>
        </w:rPr>
      </w:pPr>
    </w:p>
    <w:p w14:paraId="71FE060B" w14:textId="77777777" w:rsidR="004E1B9B" w:rsidRDefault="004E1B9B" w:rsidP="00C36D24">
      <w:pPr>
        <w:ind w:left="6420"/>
        <w:jc w:val="right"/>
        <w:rPr>
          <w:color w:val="000000"/>
          <w:sz w:val="24"/>
          <w:szCs w:val="24"/>
        </w:rPr>
      </w:pPr>
    </w:p>
    <w:p w14:paraId="393ADB05" w14:textId="77777777" w:rsidR="004E1B9B" w:rsidRDefault="004E1B9B" w:rsidP="00C36D24">
      <w:pPr>
        <w:ind w:left="6420"/>
        <w:jc w:val="right"/>
        <w:rPr>
          <w:color w:val="000000"/>
          <w:sz w:val="24"/>
          <w:szCs w:val="24"/>
        </w:rPr>
      </w:pPr>
    </w:p>
    <w:p w14:paraId="21F10E6F" w14:textId="77777777" w:rsidR="004E1B9B" w:rsidRDefault="004E1B9B" w:rsidP="00C36D24">
      <w:pPr>
        <w:ind w:left="6420"/>
        <w:jc w:val="right"/>
        <w:rPr>
          <w:color w:val="000000"/>
          <w:sz w:val="24"/>
          <w:szCs w:val="24"/>
        </w:rPr>
      </w:pPr>
    </w:p>
    <w:p w14:paraId="37C373F8" w14:textId="77777777" w:rsidR="004E1B9B" w:rsidRDefault="004E1B9B" w:rsidP="00C36D24">
      <w:pPr>
        <w:ind w:left="6420"/>
        <w:jc w:val="right"/>
        <w:rPr>
          <w:color w:val="000000"/>
          <w:sz w:val="24"/>
          <w:szCs w:val="24"/>
        </w:rPr>
      </w:pPr>
    </w:p>
    <w:p w14:paraId="6044BB0C" w14:textId="77777777" w:rsidR="004E1B9B" w:rsidRDefault="004E1B9B" w:rsidP="00C36D24">
      <w:pPr>
        <w:ind w:left="6420"/>
        <w:jc w:val="right"/>
        <w:rPr>
          <w:color w:val="000000"/>
          <w:sz w:val="24"/>
          <w:szCs w:val="24"/>
        </w:rPr>
      </w:pPr>
    </w:p>
    <w:p w14:paraId="47C89FEA" w14:textId="77777777" w:rsidR="004E1B9B" w:rsidRDefault="004E1B9B" w:rsidP="00C36D24">
      <w:pPr>
        <w:ind w:left="6420"/>
        <w:jc w:val="right"/>
        <w:rPr>
          <w:color w:val="000000"/>
          <w:sz w:val="24"/>
          <w:szCs w:val="24"/>
        </w:rPr>
      </w:pPr>
    </w:p>
    <w:p w14:paraId="76ABA4B4" w14:textId="77777777" w:rsidR="004E1B9B" w:rsidRDefault="004E1B9B" w:rsidP="00C36D24">
      <w:pPr>
        <w:ind w:left="6420"/>
        <w:jc w:val="right"/>
        <w:rPr>
          <w:color w:val="000000"/>
          <w:sz w:val="24"/>
          <w:szCs w:val="24"/>
        </w:rPr>
      </w:pPr>
    </w:p>
    <w:p w14:paraId="026D55A6" w14:textId="77777777" w:rsidR="003F1659" w:rsidRDefault="003F1659" w:rsidP="00C36D24">
      <w:pPr>
        <w:ind w:left="6420"/>
        <w:jc w:val="right"/>
        <w:rPr>
          <w:color w:val="000000"/>
          <w:sz w:val="24"/>
          <w:szCs w:val="24"/>
        </w:rPr>
      </w:pPr>
    </w:p>
    <w:p w14:paraId="377B6EF0" w14:textId="77777777" w:rsidR="003F1659" w:rsidRDefault="003F1659" w:rsidP="00C36D24">
      <w:pPr>
        <w:ind w:left="6420"/>
        <w:jc w:val="right"/>
        <w:rPr>
          <w:color w:val="000000"/>
          <w:sz w:val="24"/>
          <w:szCs w:val="24"/>
        </w:rPr>
      </w:pPr>
    </w:p>
    <w:p w14:paraId="155BB86C" w14:textId="77777777" w:rsidR="003F1659" w:rsidRDefault="003F1659" w:rsidP="00C36D24">
      <w:pPr>
        <w:ind w:left="6420"/>
        <w:jc w:val="right"/>
        <w:rPr>
          <w:color w:val="000000"/>
          <w:sz w:val="24"/>
          <w:szCs w:val="24"/>
        </w:rPr>
      </w:pPr>
    </w:p>
    <w:p w14:paraId="7ABEB96F" w14:textId="77777777" w:rsidR="003F1659" w:rsidRDefault="003F1659" w:rsidP="00C36D24">
      <w:pPr>
        <w:ind w:left="6420"/>
        <w:jc w:val="right"/>
        <w:rPr>
          <w:color w:val="000000"/>
          <w:sz w:val="24"/>
          <w:szCs w:val="24"/>
        </w:rPr>
      </w:pPr>
    </w:p>
    <w:p w14:paraId="01DCCBFE" w14:textId="77777777" w:rsidR="003F1659" w:rsidRDefault="003F1659" w:rsidP="00C36D24">
      <w:pPr>
        <w:ind w:left="6420"/>
        <w:jc w:val="right"/>
        <w:rPr>
          <w:color w:val="000000"/>
          <w:sz w:val="24"/>
          <w:szCs w:val="24"/>
        </w:rPr>
      </w:pPr>
    </w:p>
    <w:p w14:paraId="0E8A7BB6" w14:textId="77777777" w:rsidR="003F1659" w:rsidRDefault="003F1659" w:rsidP="00C36D24">
      <w:pPr>
        <w:ind w:left="6420"/>
        <w:jc w:val="right"/>
        <w:rPr>
          <w:color w:val="000000"/>
          <w:sz w:val="24"/>
          <w:szCs w:val="24"/>
        </w:rPr>
      </w:pPr>
    </w:p>
    <w:p w14:paraId="31DA7F48" w14:textId="77777777" w:rsidR="004E1B9B" w:rsidRDefault="004E1B9B" w:rsidP="00C36D24">
      <w:pPr>
        <w:ind w:left="6420"/>
        <w:jc w:val="right"/>
        <w:rPr>
          <w:color w:val="000000"/>
          <w:sz w:val="24"/>
          <w:szCs w:val="24"/>
        </w:rPr>
      </w:pPr>
    </w:p>
    <w:p w14:paraId="29FBE950" w14:textId="77777777" w:rsidR="00AC7980" w:rsidRDefault="00AC7980" w:rsidP="00C36D24">
      <w:pPr>
        <w:ind w:left="6420"/>
        <w:jc w:val="right"/>
        <w:rPr>
          <w:color w:val="000000"/>
          <w:sz w:val="24"/>
          <w:szCs w:val="24"/>
        </w:rPr>
      </w:pPr>
    </w:p>
    <w:p w14:paraId="403273E2" w14:textId="77777777" w:rsidR="00AC7980" w:rsidRDefault="00AC7980" w:rsidP="00C36D24">
      <w:pPr>
        <w:ind w:left="6420"/>
        <w:jc w:val="right"/>
        <w:rPr>
          <w:color w:val="000000"/>
          <w:sz w:val="24"/>
          <w:szCs w:val="24"/>
        </w:rPr>
      </w:pPr>
    </w:p>
    <w:p w14:paraId="066600DF" w14:textId="77777777" w:rsidR="004E1B9B" w:rsidRDefault="004E1B9B" w:rsidP="00C36D24">
      <w:pPr>
        <w:ind w:left="6420"/>
        <w:jc w:val="right"/>
        <w:rPr>
          <w:color w:val="000000"/>
          <w:sz w:val="24"/>
          <w:szCs w:val="24"/>
        </w:rPr>
      </w:pPr>
    </w:p>
    <w:p w14:paraId="123C0D42" w14:textId="77777777" w:rsidR="004E1B9B" w:rsidRDefault="004E1B9B" w:rsidP="00C36D24">
      <w:pPr>
        <w:ind w:left="6420"/>
        <w:jc w:val="right"/>
        <w:rPr>
          <w:color w:val="000000"/>
          <w:sz w:val="24"/>
          <w:szCs w:val="24"/>
        </w:rPr>
      </w:pPr>
    </w:p>
    <w:p w14:paraId="0B02DFCB" w14:textId="2AD5F01A" w:rsidR="00C36D24" w:rsidRPr="000051F6" w:rsidRDefault="00C36D24" w:rsidP="00C36D24">
      <w:pPr>
        <w:ind w:left="6420"/>
        <w:jc w:val="right"/>
        <w:rPr>
          <w:color w:val="000000"/>
          <w:sz w:val="24"/>
          <w:szCs w:val="24"/>
        </w:rPr>
      </w:pPr>
      <w:r w:rsidRPr="00C36D24">
        <w:rPr>
          <w:color w:val="000000"/>
          <w:sz w:val="24"/>
          <w:szCs w:val="24"/>
        </w:rPr>
        <w:lastRenderedPageBreak/>
        <w:t>Приложение № 1</w:t>
      </w:r>
      <w:r w:rsidR="004E1B9B">
        <w:rPr>
          <w:color w:val="000000"/>
          <w:sz w:val="24"/>
          <w:szCs w:val="24"/>
        </w:rPr>
        <w:t>1</w:t>
      </w:r>
    </w:p>
    <w:p w14:paraId="0B02DFCC" w14:textId="77777777" w:rsidR="00C36D24" w:rsidRPr="00C36D24" w:rsidRDefault="00C36D24" w:rsidP="00C36D24">
      <w:pPr>
        <w:tabs>
          <w:tab w:val="left" w:leader="underscore" w:pos="8472"/>
        </w:tabs>
        <w:ind w:left="6420"/>
        <w:jc w:val="right"/>
        <w:rPr>
          <w:color w:val="000000"/>
          <w:sz w:val="24"/>
          <w:szCs w:val="24"/>
        </w:rPr>
      </w:pPr>
      <w:r w:rsidRPr="00C36D24">
        <w:rPr>
          <w:color w:val="000000"/>
          <w:sz w:val="24"/>
          <w:szCs w:val="24"/>
        </w:rPr>
        <w:t>к договору №</w:t>
      </w:r>
      <w:r w:rsidRPr="00C36D24">
        <w:rPr>
          <w:color w:val="000000"/>
          <w:sz w:val="24"/>
          <w:szCs w:val="24"/>
        </w:rPr>
        <w:tab/>
      </w:r>
    </w:p>
    <w:p w14:paraId="0B02DFCD" w14:textId="77777777" w:rsidR="00C36D24" w:rsidRPr="00C36D24" w:rsidRDefault="00C36D24" w:rsidP="00C36D24">
      <w:pPr>
        <w:tabs>
          <w:tab w:val="left" w:leader="underscore" w:pos="7914"/>
        </w:tabs>
        <w:ind w:left="6420"/>
        <w:jc w:val="right"/>
        <w:rPr>
          <w:color w:val="000000"/>
          <w:sz w:val="24"/>
          <w:szCs w:val="24"/>
        </w:rPr>
      </w:pPr>
      <w:r w:rsidRPr="00C36D24">
        <w:rPr>
          <w:color w:val="000000"/>
          <w:sz w:val="24"/>
          <w:szCs w:val="24"/>
        </w:rPr>
        <w:t xml:space="preserve">от « ___» </w:t>
      </w:r>
      <w:r w:rsidRPr="00C36D24">
        <w:rPr>
          <w:color w:val="000000"/>
          <w:sz w:val="24"/>
          <w:szCs w:val="24"/>
        </w:rPr>
        <w:tab/>
        <w:t>20__ г.</w:t>
      </w:r>
    </w:p>
    <w:p w14:paraId="0B02DFCE" w14:textId="77777777" w:rsidR="00C36D24" w:rsidRPr="00C36D24" w:rsidRDefault="00C36D24" w:rsidP="00C36D24">
      <w:pPr>
        <w:pStyle w:val="Bodytext50"/>
        <w:shd w:val="clear" w:color="auto" w:fill="auto"/>
        <w:tabs>
          <w:tab w:val="left" w:pos="5577"/>
        </w:tabs>
        <w:spacing w:before="0" w:line="240" w:lineRule="auto"/>
        <w:ind w:left="40"/>
        <w:jc w:val="left"/>
        <w:rPr>
          <w:rFonts w:ascii="Times New Roman" w:hAnsi="Times New Roman"/>
          <w:color w:val="000000"/>
        </w:rPr>
      </w:pPr>
    </w:p>
    <w:p w14:paraId="0B02DFCF" w14:textId="77777777" w:rsidR="00C36D24" w:rsidRDefault="00C36D24" w:rsidP="00C36D2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0B02DFD0" w14:textId="77777777" w:rsidR="00C36D24" w:rsidRDefault="00C36D24" w:rsidP="00C36D2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0B02DFD1" w14:textId="77777777" w:rsidR="00C36D24" w:rsidRDefault="00C36D24" w:rsidP="00C36D2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0B02DFD2" w14:textId="77777777" w:rsidR="00C36D24" w:rsidRPr="004E1B9B" w:rsidRDefault="00C36D24" w:rsidP="00C36D24">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4E1B9B">
        <w:rPr>
          <w:rFonts w:ascii="Times New Roman" w:hAnsi="Times New Roman" w:cs="Times New Roman"/>
          <w:sz w:val="24"/>
          <w:szCs w:val="24"/>
        </w:rPr>
        <w:t>Соглашение о предоставлении сведений</w:t>
      </w:r>
    </w:p>
    <w:p w14:paraId="0B02DFD3" w14:textId="77777777" w:rsidR="00C36D24" w:rsidRPr="004E1B9B" w:rsidRDefault="00C36D24" w:rsidP="00C36D24">
      <w:pPr>
        <w:pStyle w:val="Barcode0"/>
        <w:shd w:val="clear" w:color="auto" w:fill="auto"/>
        <w:tabs>
          <w:tab w:val="left" w:pos="2843"/>
        </w:tabs>
        <w:ind w:right="60"/>
        <w:jc w:val="both"/>
        <w:rPr>
          <w:rFonts w:ascii="Times New Roman" w:hAnsi="Times New Roman" w:cs="Times New Roman"/>
          <w:sz w:val="24"/>
          <w:szCs w:val="24"/>
        </w:rPr>
      </w:pPr>
      <w:r w:rsidRPr="004E1B9B">
        <w:rPr>
          <w:rFonts w:ascii="Times New Roman" w:hAnsi="Times New Roman" w:cs="Times New Roman"/>
          <w:sz w:val="24"/>
          <w:szCs w:val="24"/>
        </w:rPr>
        <w:t xml:space="preserve">                                к договору № _________/__________от «____»_________201__г.</w:t>
      </w:r>
    </w:p>
    <w:p w14:paraId="0B02DFD4" w14:textId="77777777" w:rsidR="00C36D24" w:rsidRPr="004E1B9B" w:rsidRDefault="00C36D24" w:rsidP="00C36D24">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14:paraId="0B02DFD5" w14:textId="65A07194" w:rsidR="00C36D24" w:rsidRPr="004E1B9B" w:rsidRDefault="00C36D24" w:rsidP="00C36D24">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4E1B9B">
        <w:rPr>
          <w:rFonts w:ascii="Times New Roman" w:hAnsi="Times New Roman" w:cs="Times New Roman"/>
          <w:i/>
          <w:sz w:val="24"/>
          <w:szCs w:val="24"/>
        </w:rPr>
        <w:t xml:space="preserve">г. </w:t>
      </w:r>
      <w:r w:rsidR="004E1B9B" w:rsidRPr="004E1B9B">
        <w:rPr>
          <w:rFonts w:ascii="Times New Roman" w:hAnsi="Times New Roman" w:cs="Times New Roman"/>
          <w:i/>
          <w:sz w:val="24"/>
          <w:szCs w:val="24"/>
        </w:rPr>
        <w:t>Петрозаводск</w:t>
      </w:r>
      <w:r w:rsidRPr="004E1B9B">
        <w:rPr>
          <w:rFonts w:ascii="Times New Roman" w:hAnsi="Times New Roman" w:cs="Times New Roman"/>
          <w:i/>
          <w:sz w:val="24"/>
          <w:szCs w:val="24"/>
        </w:rPr>
        <w:t xml:space="preserve">                                                                             </w:t>
      </w:r>
    </w:p>
    <w:p w14:paraId="0B02DFD6" w14:textId="77777777" w:rsidR="00C36D24" w:rsidRPr="004E1B9B" w:rsidRDefault="00C36D24" w:rsidP="00C36D24">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14:paraId="0B02DFD7" w14:textId="77777777" w:rsidR="00C36D24" w:rsidRPr="004E1B9B" w:rsidRDefault="00C36D24" w:rsidP="00C36D24">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14:paraId="0B02DFD8" w14:textId="3878F9DF" w:rsidR="00C36D24" w:rsidRPr="004E1B9B" w:rsidRDefault="00C36D24" w:rsidP="00C36D24">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4E1B9B">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14:paraId="0B02DFD9" w14:textId="77777777" w:rsidR="00C36D24" w:rsidRPr="004E1B9B" w:rsidRDefault="00C36D24" w:rsidP="00C36D24">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4E1B9B">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0B02DFDA" w14:textId="4D94FC3E" w:rsidR="00C36D24" w:rsidRPr="004E1B9B" w:rsidRDefault="00C36D24" w:rsidP="00C36D24">
      <w:pPr>
        <w:pStyle w:val="Barcode0"/>
        <w:tabs>
          <w:tab w:val="left" w:pos="284"/>
        </w:tabs>
        <w:ind w:right="60"/>
        <w:jc w:val="both"/>
        <w:rPr>
          <w:rFonts w:ascii="Times New Roman" w:hAnsi="Times New Roman" w:cs="Times New Roman"/>
        </w:rPr>
      </w:pPr>
      <w:r w:rsidRPr="004E1B9B">
        <w:rPr>
          <w:rStyle w:val="Barcode"/>
          <w:rFonts w:ascii="Times New Roman" w:hAnsi="Times New Roman" w:cs="Times New Roman"/>
          <w:sz w:val="24"/>
          <w:szCs w:val="24"/>
        </w:rPr>
        <w:tab/>
      </w:r>
      <w:r w:rsidRPr="004E1B9B">
        <w:rPr>
          <w:rStyle w:val="Barcode"/>
          <w:rFonts w:ascii="Times New Roman" w:hAnsi="Times New Roman" w:cs="Times New Roman"/>
          <w:sz w:val="24"/>
          <w:szCs w:val="24"/>
        </w:rPr>
        <w:tab/>
      </w:r>
      <w:r w:rsidRPr="004E1B9B">
        <w:rPr>
          <w:rFonts w:ascii="Times New Roman" w:hAnsi="Times New Roman" w:cs="Times New Roman"/>
          <w:sz w:val="24"/>
          <w:szCs w:val="24"/>
          <w:shd w:val="clear" w:color="auto" w:fill="FFFFFF"/>
        </w:rPr>
        <w:t>Подрядчик</w:t>
      </w:r>
      <w:r w:rsidRPr="004E1B9B">
        <w:rPr>
          <w:rStyle w:val="Barcode"/>
          <w:rFonts w:ascii="Times New Roman" w:hAnsi="Times New Roman" w:cs="Times New Roman"/>
          <w:color w:val="000000"/>
          <w:sz w:val="24"/>
          <w:szCs w:val="24"/>
        </w:rPr>
        <w:t xml:space="preserve"> </w:t>
      </w:r>
      <w:r w:rsidRPr="004E1B9B">
        <w:rPr>
          <w:rFonts w:ascii="Times New Roman" w:hAnsi="Times New Roman" w:cs="Times New Roman"/>
          <w:sz w:val="24"/>
          <w:szCs w:val="24"/>
          <w:shd w:val="clear" w:color="auto" w:fill="FFFFFF"/>
        </w:rPr>
        <w:t>выража</w:t>
      </w:r>
      <w:r w:rsidR="00390A91" w:rsidRPr="004E1B9B">
        <w:rPr>
          <w:rFonts w:ascii="Times New Roman" w:hAnsi="Times New Roman" w:cs="Times New Roman"/>
          <w:sz w:val="24"/>
          <w:szCs w:val="24"/>
          <w:shd w:val="clear" w:color="auto" w:fill="FFFFFF"/>
        </w:rPr>
        <w:t>ет свое согласие на передачу в П</w:t>
      </w:r>
      <w:r w:rsidRPr="004E1B9B">
        <w:rPr>
          <w:rFonts w:ascii="Times New Roman" w:hAnsi="Times New Roman" w:cs="Times New Roman"/>
          <w:sz w:val="24"/>
          <w:szCs w:val="24"/>
          <w:shd w:val="clear" w:color="auto" w:fill="FFFFFF"/>
        </w:rPr>
        <w:t xml:space="preserve">АО «Газпром» документов, подтверждающих размер понесенных расходов. </w:t>
      </w:r>
    </w:p>
    <w:p w14:paraId="0B02DFDB" w14:textId="064A3782" w:rsidR="00C36D24" w:rsidRPr="004E1B9B" w:rsidRDefault="00C36D24" w:rsidP="00C36D24">
      <w:pPr>
        <w:pStyle w:val="Barcode0"/>
        <w:tabs>
          <w:tab w:val="left" w:pos="284"/>
        </w:tabs>
        <w:ind w:right="60"/>
        <w:jc w:val="both"/>
        <w:rPr>
          <w:rFonts w:ascii="Times New Roman" w:hAnsi="Times New Roman" w:cs="Times New Roman"/>
          <w:sz w:val="24"/>
          <w:szCs w:val="24"/>
          <w:shd w:val="clear" w:color="auto" w:fill="FFFFFF"/>
        </w:rPr>
      </w:pPr>
      <w:r w:rsidRPr="004E1B9B">
        <w:rPr>
          <w:rFonts w:ascii="Times New Roman" w:hAnsi="Times New Roman" w:cs="Times New Roman"/>
          <w:sz w:val="24"/>
          <w:szCs w:val="24"/>
          <w:shd w:val="clear" w:color="auto" w:fill="FFFFFF"/>
        </w:rPr>
        <w:tab/>
      </w:r>
      <w:r w:rsidRPr="004E1B9B">
        <w:rPr>
          <w:rFonts w:ascii="Times New Roman" w:hAnsi="Times New Roman" w:cs="Times New Roman"/>
          <w:sz w:val="24"/>
          <w:szCs w:val="24"/>
          <w:shd w:val="clear" w:color="auto" w:fill="FFFFFF"/>
        </w:rPr>
        <w:tab/>
        <w:t>Подрядчик</w:t>
      </w:r>
      <w:r w:rsidR="004E1B9B" w:rsidRPr="004E1B9B">
        <w:rPr>
          <w:rFonts w:ascii="Times New Roman" w:hAnsi="Times New Roman" w:cs="Times New Roman"/>
          <w:sz w:val="24"/>
          <w:szCs w:val="24"/>
          <w:shd w:val="clear" w:color="auto" w:fill="FFFFFF"/>
        </w:rPr>
        <w:t xml:space="preserve"> </w:t>
      </w:r>
      <w:r w:rsidRPr="004E1B9B">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0B02DFDC" w14:textId="77777777" w:rsidR="00C36D24" w:rsidRPr="004E1B9B" w:rsidRDefault="00C36D24" w:rsidP="00C36D24">
      <w:pPr>
        <w:tabs>
          <w:tab w:val="left" w:pos="567"/>
          <w:tab w:val="left" w:pos="851"/>
        </w:tabs>
        <w:ind w:left="1134"/>
        <w:jc w:val="both"/>
        <w:rPr>
          <w:szCs w:val="24"/>
        </w:rPr>
      </w:pPr>
    </w:p>
    <w:p w14:paraId="0B02DFDD" w14:textId="77777777" w:rsidR="00C36D24" w:rsidRPr="004E1B9B" w:rsidRDefault="00C36D24" w:rsidP="00C36D24">
      <w:pPr>
        <w:tabs>
          <w:tab w:val="left" w:pos="567"/>
          <w:tab w:val="left" w:pos="851"/>
        </w:tabs>
        <w:jc w:val="both"/>
        <w:rPr>
          <w:szCs w:val="24"/>
        </w:rPr>
      </w:pPr>
    </w:p>
    <w:p w14:paraId="0B02DFDE" w14:textId="77777777" w:rsidR="00C36D24" w:rsidRDefault="00C36D24" w:rsidP="00C36D24">
      <w:pPr>
        <w:tabs>
          <w:tab w:val="left" w:pos="567"/>
          <w:tab w:val="left" w:pos="851"/>
        </w:tabs>
        <w:jc w:val="both"/>
        <w:rPr>
          <w:szCs w:val="24"/>
        </w:rPr>
      </w:pPr>
    </w:p>
    <w:p w14:paraId="0B02DFDF" w14:textId="77777777" w:rsidR="00C36D24" w:rsidRDefault="00C36D24" w:rsidP="00C36D24">
      <w:pPr>
        <w:tabs>
          <w:tab w:val="left" w:pos="567"/>
          <w:tab w:val="left" w:pos="851"/>
        </w:tabs>
        <w:jc w:val="both"/>
        <w:rPr>
          <w:szCs w:val="24"/>
        </w:rPr>
      </w:pPr>
    </w:p>
    <w:p w14:paraId="0B02DFE0" w14:textId="2235D136" w:rsidR="00C36D24" w:rsidRDefault="00C36D24" w:rsidP="00C36D24">
      <w:pPr>
        <w:tabs>
          <w:tab w:val="left" w:pos="567"/>
          <w:tab w:val="left" w:pos="851"/>
        </w:tabs>
        <w:jc w:val="both"/>
        <w:rPr>
          <w:rStyle w:val="Barcode"/>
          <w:color w:val="000000"/>
          <w:sz w:val="24"/>
          <w:szCs w:val="24"/>
        </w:rPr>
      </w:pPr>
      <w:r w:rsidRPr="00C36D24">
        <w:rPr>
          <w:sz w:val="24"/>
          <w:szCs w:val="24"/>
        </w:rPr>
        <w:t xml:space="preserve"> </w:t>
      </w:r>
      <w:r w:rsidR="004E1B9B">
        <w:rPr>
          <w:rStyle w:val="Barcode"/>
          <w:color w:val="000000"/>
          <w:sz w:val="24"/>
          <w:szCs w:val="24"/>
        </w:rPr>
        <w:t xml:space="preserve">Подрядчик:                      </w:t>
      </w:r>
      <w:r w:rsidRPr="00C36D24">
        <w:rPr>
          <w:rStyle w:val="Barcode"/>
          <w:color w:val="000000"/>
          <w:sz w:val="24"/>
          <w:szCs w:val="24"/>
        </w:rPr>
        <w:t xml:space="preserve">     </w:t>
      </w:r>
      <w:r w:rsidR="004E1B9B">
        <w:rPr>
          <w:rStyle w:val="Barcode"/>
          <w:color w:val="000000"/>
          <w:sz w:val="24"/>
          <w:szCs w:val="24"/>
        </w:rPr>
        <w:t xml:space="preserve">                                 </w:t>
      </w:r>
      <w:r w:rsidRPr="00C36D24">
        <w:rPr>
          <w:rStyle w:val="Barcode"/>
          <w:color w:val="000000"/>
          <w:sz w:val="24"/>
          <w:szCs w:val="24"/>
        </w:rPr>
        <w:t xml:space="preserve"> </w:t>
      </w:r>
      <w:r w:rsidR="004E1B9B">
        <w:rPr>
          <w:rStyle w:val="Barcode"/>
          <w:color w:val="000000"/>
          <w:sz w:val="24"/>
          <w:szCs w:val="24"/>
        </w:rPr>
        <w:t xml:space="preserve">     </w:t>
      </w:r>
      <w:r w:rsidRPr="00C36D24">
        <w:rPr>
          <w:rStyle w:val="Barcode"/>
          <w:color w:val="000000"/>
          <w:sz w:val="24"/>
          <w:szCs w:val="24"/>
        </w:rPr>
        <w:t>Заказчик</w:t>
      </w:r>
      <w:r w:rsidR="004E1B9B">
        <w:rPr>
          <w:rStyle w:val="Barcode"/>
          <w:color w:val="000000"/>
          <w:sz w:val="24"/>
          <w:szCs w:val="24"/>
        </w:rPr>
        <w:t>:</w:t>
      </w:r>
    </w:p>
    <w:p w14:paraId="1238BA5F" w14:textId="77777777" w:rsidR="004E1B9B" w:rsidRDefault="004E1B9B" w:rsidP="004E1B9B">
      <w:pPr>
        <w:rPr>
          <w:sz w:val="24"/>
        </w:rPr>
      </w:pPr>
    </w:p>
    <w:p w14:paraId="6D4B5152" w14:textId="77777777" w:rsidR="004E1B9B" w:rsidRPr="004E1B9B" w:rsidRDefault="004E1B9B" w:rsidP="004E1B9B">
      <w:pPr>
        <w:rPr>
          <w:sz w:val="24"/>
        </w:rPr>
      </w:pPr>
      <w:r w:rsidRPr="004E1B9B">
        <w:rPr>
          <w:sz w:val="24"/>
        </w:rPr>
        <w:t xml:space="preserve">Заместитель генерального директора - </w:t>
      </w:r>
    </w:p>
    <w:p w14:paraId="7D7BAE72" w14:textId="77777777" w:rsidR="004E1B9B" w:rsidRPr="004E1B9B" w:rsidRDefault="004E1B9B" w:rsidP="004E1B9B">
      <w:pPr>
        <w:rPr>
          <w:sz w:val="24"/>
        </w:rPr>
      </w:pPr>
      <w:r w:rsidRPr="004E1B9B">
        <w:rPr>
          <w:sz w:val="24"/>
        </w:rPr>
        <w:t>директор филиала «Карельский» ОАО «ТГК-1»</w:t>
      </w:r>
    </w:p>
    <w:p w14:paraId="2B18B102" w14:textId="0CE04EC4" w:rsidR="004E1B9B" w:rsidRPr="00C36D24" w:rsidRDefault="004E1B9B" w:rsidP="004E1B9B">
      <w:pPr>
        <w:tabs>
          <w:tab w:val="left" w:pos="567"/>
          <w:tab w:val="left" w:pos="851"/>
        </w:tabs>
        <w:jc w:val="both"/>
        <w:rPr>
          <w:sz w:val="24"/>
          <w:szCs w:val="24"/>
        </w:rPr>
      </w:pPr>
      <w:r w:rsidRPr="004E1B9B">
        <w:rPr>
          <w:sz w:val="24"/>
        </w:rPr>
        <w:t>______________В.В. Белов</w:t>
      </w:r>
    </w:p>
    <w:p w14:paraId="0B02DFE1" w14:textId="77777777" w:rsidR="00C36D24" w:rsidRPr="0096341C" w:rsidRDefault="00C36D24" w:rsidP="00C36D24">
      <w:pPr>
        <w:rPr>
          <w:szCs w:val="24"/>
        </w:rPr>
      </w:pPr>
    </w:p>
    <w:p w14:paraId="0B02DFE2" w14:textId="77777777" w:rsidR="00C36D24" w:rsidRPr="0096341C" w:rsidRDefault="00C36D24" w:rsidP="000F1BFE">
      <w:pPr>
        <w:rPr>
          <w:sz w:val="24"/>
          <w:szCs w:val="24"/>
        </w:rPr>
      </w:pPr>
    </w:p>
    <w:sectPr w:rsidR="00C36D24" w:rsidRPr="0096341C" w:rsidSect="00E4058F">
      <w:headerReference w:type="default" r:id="rId17"/>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04A44" w14:textId="77777777" w:rsidR="004E5D39" w:rsidRDefault="004E5D39" w:rsidP="00DA3BF5">
      <w:r>
        <w:separator/>
      </w:r>
    </w:p>
  </w:endnote>
  <w:endnote w:type="continuationSeparator" w:id="0">
    <w:p w14:paraId="235AFB93" w14:textId="77777777" w:rsidR="004E5D39" w:rsidRDefault="004E5D39"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14:paraId="0B02DFE8" w14:textId="77777777" w:rsidR="00DA3BF5" w:rsidRDefault="002E396E" w:rsidP="002E396E">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rsidR="00DA3BF5">
          <w:fldChar w:fldCharType="begin"/>
        </w:r>
        <w:r w:rsidR="00DA3BF5">
          <w:instrText>PAGE   \* MERGEFORMAT</w:instrText>
        </w:r>
        <w:r w:rsidR="00DA3BF5">
          <w:fldChar w:fldCharType="separate"/>
        </w:r>
        <w:r w:rsidR="007C0AC5">
          <w:rPr>
            <w:noProof/>
          </w:rPr>
          <w:t>5</w:t>
        </w:r>
        <w:r w:rsidR="00DA3BF5">
          <w:fldChar w:fldCharType="end"/>
        </w:r>
      </w:p>
    </w:sdtContent>
  </w:sdt>
  <w:p w14:paraId="0B02DFE9" w14:textId="77777777"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E8F2E" w14:textId="77777777" w:rsidR="004E5D39" w:rsidRDefault="004E5D39" w:rsidP="00DA3BF5">
      <w:r>
        <w:separator/>
      </w:r>
    </w:p>
  </w:footnote>
  <w:footnote w:type="continuationSeparator" w:id="0">
    <w:p w14:paraId="1E788969" w14:textId="77777777" w:rsidR="004E5D39" w:rsidRDefault="004E5D39" w:rsidP="00DA3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2DFE7" w14:textId="77777777" w:rsidR="00E4058F" w:rsidRDefault="00E4058F" w:rsidP="00E4058F">
    <w:pPr>
      <w:pStyle w:val="a3"/>
      <w:tabs>
        <w:tab w:val="clear" w:pos="4677"/>
        <w:tab w:val="clear" w:pos="9355"/>
        <w:tab w:val="left" w:pos="693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15:restartNumberingAfterBreak="0">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4" w15:restartNumberingAfterBreak="0">
    <w:nsid w:val="285215F5"/>
    <w:multiLevelType w:val="multilevel"/>
    <w:tmpl w:val="D55E395A"/>
    <w:lvl w:ilvl="0">
      <w:start w:val="1"/>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15:restartNumberingAfterBreak="0">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7" w15:restartNumberingAfterBreak="0">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15:restartNumberingAfterBreak="0">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15:restartNumberingAfterBreak="0">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15:restartNumberingAfterBreak="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15:restartNumberingAfterBreak="0">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2" w15:restartNumberingAfterBreak="0">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73FD0A03"/>
    <w:multiLevelType w:val="multilevel"/>
    <w:tmpl w:val="69A8EFDC"/>
    <w:lvl w:ilvl="0">
      <w:start w:val="1"/>
      <w:numFmt w:val="decimal"/>
      <w:lvlText w:val="%1."/>
      <w:lvlJc w:val="left"/>
      <w:pPr>
        <w:ind w:left="480"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5" w15:restartNumberingAfterBreak="0">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3FB5"/>
    <w:rsid w:val="000051F6"/>
    <w:rsid w:val="0001404E"/>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496E"/>
    <w:rsid w:val="00096A61"/>
    <w:rsid w:val="000A273E"/>
    <w:rsid w:val="000C7F84"/>
    <w:rsid w:val="000D1A59"/>
    <w:rsid w:val="000D6CCF"/>
    <w:rsid w:val="000F1BFE"/>
    <w:rsid w:val="000F6079"/>
    <w:rsid w:val="001045F8"/>
    <w:rsid w:val="00107D0D"/>
    <w:rsid w:val="001117A8"/>
    <w:rsid w:val="00117F33"/>
    <w:rsid w:val="001364A3"/>
    <w:rsid w:val="0014089C"/>
    <w:rsid w:val="0014544F"/>
    <w:rsid w:val="00154D32"/>
    <w:rsid w:val="00165C97"/>
    <w:rsid w:val="00180B74"/>
    <w:rsid w:val="00194FB1"/>
    <w:rsid w:val="001978F9"/>
    <w:rsid w:val="001A07A4"/>
    <w:rsid w:val="001A21BA"/>
    <w:rsid w:val="001A24E8"/>
    <w:rsid w:val="001C3A9A"/>
    <w:rsid w:val="001C6A80"/>
    <w:rsid w:val="00203EBB"/>
    <w:rsid w:val="00213C5D"/>
    <w:rsid w:val="0021537D"/>
    <w:rsid w:val="00217E6D"/>
    <w:rsid w:val="00222136"/>
    <w:rsid w:val="002358CB"/>
    <w:rsid w:val="002362C5"/>
    <w:rsid w:val="002433FD"/>
    <w:rsid w:val="00262D90"/>
    <w:rsid w:val="00270B3B"/>
    <w:rsid w:val="00273D87"/>
    <w:rsid w:val="0027445B"/>
    <w:rsid w:val="00285A4B"/>
    <w:rsid w:val="002871E7"/>
    <w:rsid w:val="00291083"/>
    <w:rsid w:val="002912F3"/>
    <w:rsid w:val="00295483"/>
    <w:rsid w:val="002A3041"/>
    <w:rsid w:val="002B11FA"/>
    <w:rsid w:val="002B6F06"/>
    <w:rsid w:val="002B7864"/>
    <w:rsid w:val="002C46C5"/>
    <w:rsid w:val="002E396E"/>
    <w:rsid w:val="002E4236"/>
    <w:rsid w:val="002E545C"/>
    <w:rsid w:val="002E603B"/>
    <w:rsid w:val="002E7B7C"/>
    <w:rsid w:val="002F406E"/>
    <w:rsid w:val="00300651"/>
    <w:rsid w:val="0030098E"/>
    <w:rsid w:val="00304ACC"/>
    <w:rsid w:val="0031416C"/>
    <w:rsid w:val="00314912"/>
    <w:rsid w:val="00322A0C"/>
    <w:rsid w:val="00322F9A"/>
    <w:rsid w:val="00332893"/>
    <w:rsid w:val="00334424"/>
    <w:rsid w:val="0034080E"/>
    <w:rsid w:val="00344AC1"/>
    <w:rsid w:val="00360271"/>
    <w:rsid w:val="00370A98"/>
    <w:rsid w:val="00371D73"/>
    <w:rsid w:val="003759A2"/>
    <w:rsid w:val="00377AD2"/>
    <w:rsid w:val="0038409E"/>
    <w:rsid w:val="00384678"/>
    <w:rsid w:val="003874F2"/>
    <w:rsid w:val="00390276"/>
    <w:rsid w:val="00390A91"/>
    <w:rsid w:val="00397EF3"/>
    <w:rsid w:val="003A1E82"/>
    <w:rsid w:val="003A422C"/>
    <w:rsid w:val="003A5C8A"/>
    <w:rsid w:val="003C4529"/>
    <w:rsid w:val="003C5779"/>
    <w:rsid w:val="003C7BB0"/>
    <w:rsid w:val="003D5BD6"/>
    <w:rsid w:val="003D668D"/>
    <w:rsid w:val="003E3005"/>
    <w:rsid w:val="003F1659"/>
    <w:rsid w:val="003F1FA9"/>
    <w:rsid w:val="00402470"/>
    <w:rsid w:val="00403AD6"/>
    <w:rsid w:val="0041797D"/>
    <w:rsid w:val="004219AD"/>
    <w:rsid w:val="00421E6F"/>
    <w:rsid w:val="0043767E"/>
    <w:rsid w:val="004434D7"/>
    <w:rsid w:val="0045380F"/>
    <w:rsid w:val="00457B0E"/>
    <w:rsid w:val="00464B28"/>
    <w:rsid w:val="00467A61"/>
    <w:rsid w:val="004709CE"/>
    <w:rsid w:val="004909CF"/>
    <w:rsid w:val="00493B28"/>
    <w:rsid w:val="004A2382"/>
    <w:rsid w:val="004B096A"/>
    <w:rsid w:val="004B14A3"/>
    <w:rsid w:val="004B4A36"/>
    <w:rsid w:val="004B6485"/>
    <w:rsid w:val="004C7754"/>
    <w:rsid w:val="004D4337"/>
    <w:rsid w:val="004D4382"/>
    <w:rsid w:val="004E0E25"/>
    <w:rsid w:val="004E1B9B"/>
    <w:rsid w:val="004E5D39"/>
    <w:rsid w:val="00520765"/>
    <w:rsid w:val="00524DC8"/>
    <w:rsid w:val="00546752"/>
    <w:rsid w:val="005618FC"/>
    <w:rsid w:val="0056474A"/>
    <w:rsid w:val="00564BF7"/>
    <w:rsid w:val="00580B5A"/>
    <w:rsid w:val="005813B4"/>
    <w:rsid w:val="00582664"/>
    <w:rsid w:val="005838CF"/>
    <w:rsid w:val="0059669B"/>
    <w:rsid w:val="005A1E87"/>
    <w:rsid w:val="005A3446"/>
    <w:rsid w:val="005B3889"/>
    <w:rsid w:val="005D0A81"/>
    <w:rsid w:val="005D162A"/>
    <w:rsid w:val="005D1D4F"/>
    <w:rsid w:val="005D5D3A"/>
    <w:rsid w:val="0061151A"/>
    <w:rsid w:val="00614A9C"/>
    <w:rsid w:val="00620017"/>
    <w:rsid w:val="0062186F"/>
    <w:rsid w:val="006241DA"/>
    <w:rsid w:val="0062528A"/>
    <w:rsid w:val="0063344F"/>
    <w:rsid w:val="00640ABB"/>
    <w:rsid w:val="00653210"/>
    <w:rsid w:val="00655846"/>
    <w:rsid w:val="0065680C"/>
    <w:rsid w:val="0066024C"/>
    <w:rsid w:val="00665D19"/>
    <w:rsid w:val="0066707E"/>
    <w:rsid w:val="00670A30"/>
    <w:rsid w:val="00670B93"/>
    <w:rsid w:val="006847B9"/>
    <w:rsid w:val="00693F47"/>
    <w:rsid w:val="006A3FEC"/>
    <w:rsid w:val="006B261B"/>
    <w:rsid w:val="006B274A"/>
    <w:rsid w:val="006B3FCF"/>
    <w:rsid w:val="006C78A3"/>
    <w:rsid w:val="006D1C85"/>
    <w:rsid w:val="006D449D"/>
    <w:rsid w:val="006E31DD"/>
    <w:rsid w:val="006E5F07"/>
    <w:rsid w:val="006E6B91"/>
    <w:rsid w:val="006E6B94"/>
    <w:rsid w:val="006E79C4"/>
    <w:rsid w:val="006F144E"/>
    <w:rsid w:val="00720868"/>
    <w:rsid w:val="00721CBC"/>
    <w:rsid w:val="007240A1"/>
    <w:rsid w:val="00726E7C"/>
    <w:rsid w:val="007345FA"/>
    <w:rsid w:val="00737311"/>
    <w:rsid w:val="00743730"/>
    <w:rsid w:val="00745AB2"/>
    <w:rsid w:val="00746E6E"/>
    <w:rsid w:val="007636E5"/>
    <w:rsid w:val="0077693D"/>
    <w:rsid w:val="00785041"/>
    <w:rsid w:val="00785899"/>
    <w:rsid w:val="007928C7"/>
    <w:rsid w:val="00796B9B"/>
    <w:rsid w:val="00796C97"/>
    <w:rsid w:val="00797FED"/>
    <w:rsid w:val="007A2996"/>
    <w:rsid w:val="007B2A8B"/>
    <w:rsid w:val="007B5371"/>
    <w:rsid w:val="007C0AC5"/>
    <w:rsid w:val="007C125F"/>
    <w:rsid w:val="007C36CF"/>
    <w:rsid w:val="007C60E8"/>
    <w:rsid w:val="007C7284"/>
    <w:rsid w:val="007D2F93"/>
    <w:rsid w:val="007D3A5C"/>
    <w:rsid w:val="007D5BD6"/>
    <w:rsid w:val="007D7EB1"/>
    <w:rsid w:val="007E34C7"/>
    <w:rsid w:val="007F3E18"/>
    <w:rsid w:val="00820AB0"/>
    <w:rsid w:val="008235E7"/>
    <w:rsid w:val="00823CEE"/>
    <w:rsid w:val="0083258D"/>
    <w:rsid w:val="00841ABD"/>
    <w:rsid w:val="00852B50"/>
    <w:rsid w:val="00855DC2"/>
    <w:rsid w:val="00863C1E"/>
    <w:rsid w:val="00870E57"/>
    <w:rsid w:val="0087247D"/>
    <w:rsid w:val="008751BE"/>
    <w:rsid w:val="00880179"/>
    <w:rsid w:val="00884877"/>
    <w:rsid w:val="0088556B"/>
    <w:rsid w:val="00887AFF"/>
    <w:rsid w:val="008A759E"/>
    <w:rsid w:val="008A78B1"/>
    <w:rsid w:val="008A799C"/>
    <w:rsid w:val="008B4FD7"/>
    <w:rsid w:val="008D687B"/>
    <w:rsid w:val="008D7CF4"/>
    <w:rsid w:val="00904CC2"/>
    <w:rsid w:val="009073BF"/>
    <w:rsid w:val="00907A81"/>
    <w:rsid w:val="00910770"/>
    <w:rsid w:val="00911699"/>
    <w:rsid w:val="00912836"/>
    <w:rsid w:val="00930C55"/>
    <w:rsid w:val="00941A53"/>
    <w:rsid w:val="00942EA4"/>
    <w:rsid w:val="00945274"/>
    <w:rsid w:val="0094633C"/>
    <w:rsid w:val="009522E6"/>
    <w:rsid w:val="0096341C"/>
    <w:rsid w:val="00966734"/>
    <w:rsid w:val="00973FBD"/>
    <w:rsid w:val="00986986"/>
    <w:rsid w:val="00992E3E"/>
    <w:rsid w:val="0099735F"/>
    <w:rsid w:val="009A3F97"/>
    <w:rsid w:val="009A5AF9"/>
    <w:rsid w:val="009A77B0"/>
    <w:rsid w:val="009B3C13"/>
    <w:rsid w:val="009C1136"/>
    <w:rsid w:val="009C1389"/>
    <w:rsid w:val="009C2626"/>
    <w:rsid w:val="009C5558"/>
    <w:rsid w:val="009C76B2"/>
    <w:rsid w:val="009D0276"/>
    <w:rsid w:val="009D17A5"/>
    <w:rsid w:val="009D1A87"/>
    <w:rsid w:val="009D4D14"/>
    <w:rsid w:val="009F77C2"/>
    <w:rsid w:val="00A00D46"/>
    <w:rsid w:val="00A05762"/>
    <w:rsid w:val="00A07E17"/>
    <w:rsid w:val="00A262C3"/>
    <w:rsid w:val="00A31A5C"/>
    <w:rsid w:val="00A33BCF"/>
    <w:rsid w:val="00A34DB6"/>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69E8"/>
    <w:rsid w:val="00AB245D"/>
    <w:rsid w:val="00AB31C5"/>
    <w:rsid w:val="00AB446C"/>
    <w:rsid w:val="00AB52C6"/>
    <w:rsid w:val="00AB5DA6"/>
    <w:rsid w:val="00AC1B50"/>
    <w:rsid w:val="00AC4D56"/>
    <w:rsid w:val="00AC7980"/>
    <w:rsid w:val="00AD0333"/>
    <w:rsid w:val="00AD1E8F"/>
    <w:rsid w:val="00AD6FEE"/>
    <w:rsid w:val="00AE21A3"/>
    <w:rsid w:val="00AE5FF1"/>
    <w:rsid w:val="00AF11AC"/>
    <w:rsid w:val="00B022A4"/>
    <w:rsid w:val="00B022BC"/>
    <w:rsid w:val="00B03B0C"/>
    <w:rsid w:val="00B11A20"/>
    <w:rsid w:val="00B30F00"/>
    <w:rsid w:val="00B4416B"/>
    <w:rsid w:val="00B445FC"/>
    <w:rsid w:val="00B50339"/>
    <w:rsid w:val="00B54EB0"/>
    <w:rsid w:val="00B74C35"/>
    <w:rsid w:val="00B75932"/>
    <w:rsid w:val="00B76060"/>
    <w:rsid w:val="00B86258"/>
    <w:rsid w:val="00BA40B2"/>
    <w:rsid w:val="00BA4830"/>
    <w:rsid w:val="00BA6220"/>
    <w:rsid w:val="00BB0AE8"/>
    <w:rsid w:val="00BB3ABE"/>
    <w:rsid w:val="00BB709B"/>
    <w:rsid w:val="00BC3549"/>
    <w:rsid w:val="00BC739E"/>
    <w:rsid w:val="00BD620C"/>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36D24"/>
    <w:rsid w:val="00C437F1"/>
    <w:rsid w:val="00C4535D"/>
    <w:rsid w:val="00C455FE"/>
    <w:rsid w:val="00C46ABF"/>
    <w:rsid w:val="00C53A93"/>
    <w:rsid w:val="00C55486"/>
    <w:rsid w:val="00C554F2"/>
    <w:rsid w:val="00C6322C"/>
    <w:rsid w:val="00C64FDE"/>
    <w:rsid w:val="00C67D10"/>
    <w:rsid w:val="00C716C7"/>
    <w:rsid w:val="00C84526"/>
    <w:rsid w:val="00C8555F"/>
    <w:rsid w:val="00C93304"/>
    <w:rsid w:val="00C95043"/>
    <w:rsid w:val="00CA42E2"/>
    <w:rsid w:val="00CA5EED"/>
    <w:rsid w:val="00CC7385"/>
    <w:rsid w:val="00CD4260"/>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54FBA"/>
    <w:rsid w:val="00D604E8"/>
    <w:rsid w:val="00D67E36"/>
    <w:rsid w:val="00D7318A"/>
    <w:rsid w:val="00D741EE"/>
    <w:rsid w:val="00D757CA"/>
    <w:rsid w:val="00D941F6"/>
    <w:rsid w:val="00DA07DC"/>
    <w:rsid w:val="00DA3BF5"/>
    <w:rsid w:val="00DB5CEC"/>
    <w:rsid w:val="00DB6CF3"/>
    <w:rsid w:val="00DC5923"/>
    <w:rsid w:val="00DC772B"/>
    <w:rsid w:val="00DD14F1"/>
    <w:rsid w:val="00DE2D73"/>
    <w:rsid w:val="00DE4E57"/>
    <w:rsid w:val="00DE7652"/>
    <w:rsid w:val="00DF7964"/>
    <w:rsid w:val="00E13563"/>
    <w:rsid w:val="00E17688"/>
    <w:rsid w:val="00E2689E"/>
    <w:rsid w:val="00E26A95"/>
    <w:rsid w:val="00E4057B"/>
    <w:rsid w:val="00E4058F"/>
    <w:rsid w:val="00E41723"/>
    <w:rsid w:val="00E43AE8"/>
    <w:rsid w:val="00E44122"/>
    <w:rsid w:val="00E473AD"/>
    <w:rsid w:val="00E51B12"/>
    <w:rsid w:val="00E53E38"/>
    <w:rsid w:val="00E657FE"/>
    <w:rsid w:val="00E67F43"/>
    <w:rsid w:val="00E70287"/>
    <w:rsid w:val="00E8781C"/>
    <w:rsid w:val="00E97BEE"/>
    <w:rsid w:val="00E97C11"/>
    <w:rsid w:val="00EB2015"/>
    <w:rsid w:val="00EB4D4A"/>
    <w:rsid w:val="00EB747E"/>
    <w:rsid w:val="00F02CE5"/>
    <w:rsid w:val="00F02E6A"/>
    <w:rsid w:val="00F04A36"/>
    <w:rsid w:val="00F06373"/>
    <w:rsid w:val="00F30D42"/>
    <w:rsid w:val="00F32EA5"/>
    <w:rsid w:val="00F46C9B"/>
    <w:rsid w:val="00F50942"/>
    <w:rsid w:val="00F511CB"/>
    <w:rsid w:val="00F55321"/>
    <w:rsid w:val="00F572FA"/>
    <w:rsid w:val="00F578D8"/>
    <w:rsid w:val="00F657BD"/>
    <w:rsid w:val="00F70DCB"/>
    <w:rsid w:val="00F767A4"/>
    <w:rsid w:val="00F946DA"/>
    <w:rsid w:val="00FA0CED"/>
    <w:rsid w:val="00FA26A5"/>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2DE47"/>
  <w15:docId w15:val="{E7CBBA67-4D4B-4C69-8F56-179E463C5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4058F"/>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semiHidden/>
    <w:unhideWhenUsed/>
    <w:rsid w:val="00E4058F"/>
    <w:pPr>
      <w:spacing w:line="240" w:lineRule="atLeast"/>
      <w:jc w:val="both"/>
    </w:pPr>
    <w:rPr>
      <w:sz w:val="24"/>
      <w:lang w:val="x-none" w:eastAsia="x-none"/>
    </w:rPr>
  </w:style>
  <w:style w:type="character" w:customStyle="1" w:styleId="aa">
    <w:name w:val="Основной текст Знак"/>
    <w:basedOn w:val="a0"/>
    <w:link w:val="a9"/>
    <w:semiHidden/>
    <w:rsid w:val="00E4058F"/>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E4058F"/>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E4058F"/>
    <w:rPr>
      <w:rFonts w:ascii="Times New Roman" w:eastAsia="Times New Roman" w:hAnsi="Times New Roman" w:cs="Times New Roman"/>
      <w:sz w:val="24"/>
      <w:szCs w:val="20"/>
      <w:lang w:eastAsia="ru-RU"/>
    </w:rPr>
  </w:style>
  <w:style w:type="paragraph" w:styleId="2">
    <w:name w:val="Body Text 2"/>
    <w:basedOn w:val="a"/>
    <w:link w:val="20"/>
    <w:semiHidden/>
    <w:unhideWhenUsed/>
    <w:rsid w:val="00E4058F"/>
    <w:rPr>
      <w:sz w:val="24"/>
      <w:lang w:val="x-none" w:eastAsia="x-none"/>
    </w:rPr>
  </w:style>
  <w:style w:type="character" w:customStyle="1" w:styleId="20">
    <w:name w:val="Основной текст 2 Знак"/>
    <w:basedOn w:val="a0"/>
    <w:link w:val="2"/>
    <w:semiHidden/>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sz w:val="24"/>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semiHidden/>
    <w:unhideWhenUsed/>
    <w:rsid w:val="00E4058F"/>
    <w:rPr>
      <w:color w:val="0000FF"/>
      <w:u w:val="single"/>
    </w:rPr>
  </w:style>
  <w:style w:type="character" w:customStyle="1" w:styleId="Bodytext5">
    <w:name w:val="Body text (5)_"/>
    <w:link w:val="Bodytext50"/>
    <w:locked/>
    <w:rsid w:val="00C36D24"/>
    <w:rPr>
      <w:sz w:val="24"/>
      <w:szCs w:val="24"/>
      <w:shd w:val="clear" w:color="auto" w:fill="FFFFFF"/>
    </w:rPr>
  </w:style>
  <w:style w:type="paragraph" w:customStyle="1" w:styleId="Bodytext50">
    <w:name w:val="Body text (5)"/>
    <w:basedOn w:val="a"/>
    <w:link w:val="Bodytext5"/>
    <w:rsid w:val="00C36D24"/>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3F1FA9"/>
    <w:rPr>
      <w:rFonts w:ascii="Segoe UI" w:hAnsi="Segoe UI" w:cs="Segoe UI"/>
      <w:sz w:val="18"/>
      <w:szCs w:val="18"/>
    </w:rPr>
  </w:style>
  <w:style w:type="character" w:customStyle="1" w:styleId="af2">
    <w:name w:val="Текст выноски Знак"/>
    <w:basedOn w:val="a0"/>
    <w:link w:val="af1"/>
    <w:uiPriority w:val="99"/>
    <w:semiHidden/>
    <w:rsid w:val="003F1FA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906649296">
      <w:bodyDiv w:val="1"/>
      <w:marLeft w:val="0"/>
      <w:marRight w:val="0"/>
      <w:marTop w:val="0"/>
      <w:marBottom w:val="0"/>
      <w:divBdr>
        <w:top w:val="none" w:sz="0" w:space="0" w:color="auto"/>
        <w:left w:val="none" w:sz="0" w:space="0" w:color="auto"/>
        <w:bottom w:val="none" w:sz="0" w:space="0" w:color="auto"/>
        <w:right w:val="none" w:sz="0" w:space="0" w:color="auto"/>
      </w:divBdr>
    </w:div>
    <w:div w:id="1441796544">
      <w:bodyDiv w:val="1"/>
      <w:marLeft w:val="0"/>
      <w:marRight w:val="0"/>
      <w:marTop w:val="0"/>
      <w:marBottom w:val="0"/>
      <w:divBdr>
        <w:top w:val="none" w:sz="0" w:space="0" w:color="auto"/>
        <w:left w:val="none" w:sz="0" w:space="0" w:color="auto"/>
        <w:bottom w:val="none" w:sz="0" w:space="0" w:color="auto"/>
        <w:right w:val="none" w:sz="0" w:space="0" w:color="auto"/>
      </w:divBdr>
    </w:div>
    <w:div w:id="1464303394">
      <w:bodyDiv w:val="1"/>
      <w:marLeft w:val="0"/>
      <w:marRight w:val="0"/>
      <w:marTop w:val="0"/>
      <w:marBottom w:val="0"/>
      <w:divBdr>
        <w:top w:val="none" w:sz="0" w:space="0" w:color="auto"/>
        <w:left w:val="none" w:sz="0" w:space="0" w:color="auto"/>
        <w:bottom w:val="none" w:sz="0" w:space="0" w:color="auto"/>
        <w:right w:val="none" w:sz="0" w:space="0" w:color="auto"/>
      </w:divBdr>
    </w:div>
    <w:div w:id="184851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goncharenko.ia@karelia.tgc1.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CXKWX26EJH3D-88-196</_dlc_DocId>
    <_dlc_DocIdUrl xmlns="07963b53-587b-452e-a2ad-bee2ef661aa8">
      <Url>http://gport.tgc1.local/kb/_layouts/DocIdRedir.aspx?ID=CXKWX26EJH3D-88-196</Url>
      <Description>CXKWX26EJH3D-88-196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43782A9-1404-45CD-BC50-87BF7D757A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611295-9690-4979-8683-82704993A834}">
  <ds:schemaRefs>
    <ds:schemaRef ds:uri="http://schemas.microsoft.com/office/2006/documentManagement/types"/>
    <ds:schemaRef ds:uri="http://schemas.microsoft.com/office/infopath/2007/PartnerControls"/>
    <ds:schemaRef ds:uri="http://purl.org/dc/terms/"/>
    <ds:schemaRef ds:uri="http://purl.org/dc/elements/1.1/"/>
    <ds:schemaRef ds:uri="http://schemas.openxmlformats.org/package/2006/metadata/core-properties"/>
    <ds:schemaRef ds:uri="07963b53-587b-452e-a2ad-bee2ef661aa8"/>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6EC440AD-BBB3-4F03-AAB0-227A4653F541}">
  <ds:schemaRefs>
    <ds:schemaRef ds:uri="http://schemas.microsoft.com/sharepoint/v3/contenttype/forms"/>
  </ds:schemaRefs>
</ds:datastoreItem>
</file>

<file path=customXml/itemProps4.xml><?xml version="1.0" encoding="utf-8"?>
<ds:datastoreItem xmlns:ds="http://schemas.openxmlformats.org/officeDocument/2006/customXml" ds:itemID="{69CB8301-4602-4630-9462-3DE497B9D9A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DF76D07E</Template>
  <TotalTime>180</TotalTime>
  <Pages>19</Pages>
  <Words>8710</Words>
  <Characters>49652</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58246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Кобец Надежда Андреевна</cp:lastModifiedBy>
  <cp:revision>28</cp:revision>
  <cp:lastPrinted>2016-05-12T09:17:00Z</cp:lastPrinted>
  <dcterms:created xsi:type="dcterms:W3CDTF">2016-03-02T13:17:00Z</dcterms:created>
  <dcterms:modified xsi:type="dcterms:W3CDTF">2016-06-16T11:57:00Z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fd5828f3-3c57-412c-ac62-0e77cbdd004c</vt:lpwstr>
  </property>
  <property fmtid="{D5CDD505-2E9C-101B-9397-08002B2CF9AE}" pid="3" name="ContentTypeId">
    <vt:lpwstr>0x010100B7E9948D131C9340A3C8024EB588D0A1</vt:lpwstr>
  </property>
</Properties>
</file>